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75279048" w:displacedByCustomXml="next"/>
    <w:sdt>
      <w:sdtPr>
        <w:rPr>
          <w:rFonts w:asciiTheme="majorHAnsi" w:eastAsiaTheme="majorEastAsia" w:hAnsiTheme="majorHAnsi" w:cstheme="majorBidi"/>
          <w:b/>
          <w:bCs/>
          <w:color w:val="2F5496" w:themeColor="accent1" w:themeShade="BF"/>
          <w:sz w:val="32"/>
          <w:szCs w:val="32"/>
        </w:rPr>
        <w:alias w:val="Title"/>
        <w:tag w:val=""/>
        <w:id w:val="1153651305"/>
        <w:placeholder>
          <w:docPart w:val="963300A25BAB461F90AE2A889E75F8D0"/>
        </w:placeholder>
        <w:dataBinding w:prefixMappings="xmlns:ns0='http://purl.org/dc/elements/1.1/' xmlns:ns1='http://schemas.openxmlformats.org/package/2006/metadata/core-properties' " w:xpath="/ns1:coreProperties[1]/ns0:title[1]" w:storeItemID="{6C3C8BC8-F283-45AE-878A-BAB7291924A1}"/>
        <w:text/>
      </w:sdtPr>
      <w:sdtContent>
        <w:p w14:paraId="1B5827A6" w14:textId="63BA6283" w:rsidR="00366C66" w:rsidRDefault="000D149B" w:rsidP="6195CA9A">
          <w:pPr>
            <w:rPr>
              <w:rFonts w:asciiTheme="majorHAnsi" w:eastAsiaTheme="majorEastAsia" w:hAnsiTheme="majorHAnsi" w:cstheme="majorBidi"/>
              <w:b/>
              <w:bCs/>
              <w:color w:val="2F5496" w:themeColor="accent1" w:themeShade="BF"/>
              <w:sz w:val="32"/>
              <w:szCs w:val="32"/>
            </w:rPr>
          </w:pPr>
          <w:r>
            <w:rPr>
              <w:rFonts w:asciiTheme="majorHAnsi" w:eastAsiaTheme="majorEastAsia" w:hAnsiTheme="majorHAnsi" w:cstheme="majorBidi"/>
              <w:b/>
              <w:bCs/>
              <w:color w:val="2F5496" w:themeColor="accent1" w:themeShade="BF"/>
              <w:sz w:val="32"/>
              <w:szCs w:val="32"/>
            </w:rPr>
            <w:t>Prayer for My Husband</w:t>
          </w:r>
        </w:p>
      </w:sdtContent>
    </w:sdt>
    <w:bookmarkEnd w:id="0"/>
    <w:p w14:paraId="1FF5DE7A" w14:textId="29F7B189" w:rsidR="6195CA9A" w:rsidRDefault="6195CA9A" w:rsidP="6195CA9A"/>
    <w:tbl>
      <w:tblPr>
        <w:tblStyle w:val="TableGrid"/>
        <w:tblW w:w="0" w:type="auto"/>
        <w:tblLook w:val="04A0" w:firstRow="1" w:lastRow="0" w:firstColumn="1" w:lastColumn="0" w:noHBand="0" w:noVBand="1"/>
      </w:tblPr>
      <w:tblGrid>
        <w:gridCol w:w="3325"/>
        <w:gridCol w:w="6025"/>
      </w:tblGrid>
      <w:tr w:rsidR="00251163" w14:paraId="5131F7A8" w14:textId="77777777" w:rsidTr="00366C66">
        <w:trPr>
          <w:cantSplit/>
        </w:trPr>
        <w:tc>
          <w:tcPr>
            <w:tcW w:w="9350" w:type="dxa"/>
            <w:gridSpan w:val="2"/>
            <w:shd w:val="clear" w:color="auto" w:fill="F2F2F2" w:themeFill="background1" w:themeFillShade="F2"/>
          </w:tcPr>
          <w:p w14:paraId="3664B9A0" w14:textId="77777777" w:rsidR="00251163" w:rsidRPr="00251163" w:rsidRDefault="00251163" w:rsidP="006B6A2E">
            <w:pPr>
              <w:jc w:val="center"/>
              <w:rPr>
                <w:sz w:val="32"/>
                <w:szCs w:val="32"/>
              </w:rPr>
            </w:pPr>
            <w:r w:rsidRPr="00251163">
              <w:rPr>
                <w:sz w:val="32"/>
                <w:szCs w:val="32"/>
              </w:rPr>
              <w:t>Opening</w:t>
            </w:r>
          </w:p>
        </w:tc>
      </w:tr>
      <w:tr w:rsidR="003B70E4" w14:paraId="1A67A351" w14:textId="77777777" w:rsidTr="00366C66">
        <w:trPr>
          <w:cantSplit/>
        </w:trPr>
        <w:tc>
          <w:tcPr>
            <w:tcW w:w="3325" w:type="dxa"/>
          </w:tcPr>
          <w:p w14:paraId="04F6BB48" w14:textId="77777777" w:rsidR="00251163" w:rsidRPr="00251163" w:rsidRDefault="00251163">
            <w:pPr>
              <w:rPr>
                <w:b/>
              </w:rPr>
            </w:pPr>
            <w:r w:rsidRPr="00251163">
              <w:rPr>
                <w:b/>
              </w:rPr>
              <w:t>Thanksgiving</w:t>
            </w:r>
          </w:p>
          <w:p w14:paraId="087B6511" w14:textId="77777777" w:rsidR="003B70E4" w:rsidRDefault="003B70E4" w:rsidP="00251163">
            <w:pPr>
              <w:pStyle w:val="ListParagraph"/>
              <w:numPr>
                <w:ilvl w:val="0"/>
                <w:numId w:val="3"/>
              </w:numPr>
              <w:rPr>
                <w:i/>
              </w:rPr>
            </w:pPr>
            <w:r w:rsidRPr="00251163">
              <w:rPr>
                <w:i/>
              </w:rPr>
              <w:t>Thank the Father for who He is</w:t>
            </w:r>
            <w:r w:rsidR="00251163" w:rsidRPr="00251163">
              <w:rPr>
                <w:i/>
              </w:rPr>
              <w:t>.</w:t>
            </w:r>
          </w:p>
          <w:p w14:paraId="00E10197" w14:textId="77777777" w:rsidR="00251163" w:rsidRPr="00251163" w:rsidRDefault="00251163" w:rsidP="00251163">
            <w:pPr>
              <w:pStyle w:val="ListParagraph"/>
              <w:numPr>
                <w:ilvl w:val="0"/>
                <w:numId w:val="3"/>
              </w:numPr>
              <w:rPr>
                <w:i/>
              </w:rPr>
            </w:pPr>
            <w:r w:rsidRPr="00251163">
              <w:rPr>
                <w:i/>
              </w:rPr>
              <w:t>Thank the Father for another opportunity to meet with Him in prayer</w:t>
            </w:r>
          </w:p>
          <w:p w14:paraId="5306AB1C" w14:textId="77777777" w:rsidR="00251163" w:rsidRDefault="00251163" w:rsidP="00251163">
            <w:pPr>
              <w:pStyle w:val="ListParagraph"/>
              <w:numPr>
                <w:ilvl w:val="0"/>
                <w:numId w:val="3"/>
              </w:numPr>
            </w:pPr>
            <w:r w:rsidRPr="00251163">
              <w:rPr>
                <w:i/>
              </w:rPr>
              <w:t>Address him as Father, not as God.</w:t>
            </w:r>
          </w:p>
        </w:tc>
        <w:tc>
          <w:tcPr>
            <w:tcW w:w="6025" w:type="dxa"/>
          </w:tcPr>
          <w:p w14:paraId="41DF4649" w14:textId="77777777" w:rsidR="003B70E4" w:rsidRDefault="003B70E4"/>
          <w:p w14:paraId="54C84F40" w14:textId="77777777" w:rsidR="000D149B" w:rsidRDefault="000D149B" w:rsidP="000D149B">
            <w:r>
              <w:t xml:space="preserve">Thank You Father, for a chance to come before your throne of grace. </w:t>
            </w:r>
          </w:p>
          <w:p w14:paraId="2933BDBD" w14:textId="77777777" w:rsidR="00366C66" w:rsidRDefault="00366C66"/>
          <w:p w14:paraId="4102CA7C" w14:textId="77777777" w:rsidR="00366C66" w:rsidRDefault="00366C66"/>
          <w:p w14:paraId="231ED42F" w14:textId="77777777" w:rsidR="00366C66" w:rsidRDefault="00366C66"/>
          <w:p w14:paraId="70BEE072" w14:textId="77777777" w:rsidR="00366C66" w:rsidRDefault="00366C66"/>
          <w:p w14:paraId="65B5594B" w14:textId="77777777" w:rsidR="00366C66" w:rsidRDefault="00366C66"/>
          <w:p w14:paraId="792F7107" w14:textId="77777777" w:rsidR="00366C66" w:rsidRDefault="00366C66"/>
          <w:p w14:paraId="2C101121" w14:textId="77777777" w:rsidR="00366C66" w:rsidRDefault="00366C66"/>
          <w:p w14:paraId="7F6DF4ED" w14:textId="77777777" w:rsidR="00366C66" w:rsidRDefault="00366C66"/>
          <w:p w14:paraId="385A356A" w14:textId="77777777" w:rsidR="00366C66" w:rsidRDefault="00366C66"/>
          <w:p w14:paraId="77BFED29" w14:textId="77777777" w:rsidR="00366C66" w:rsidRDefault="00366C66"/>
          <w:p w14:paraId="18FA2CF1" w14:textId="77777777" w:rsidR="00366C66" w:rsidRDefault="00366C66"/>
          <w:p w14:paraId="509AD485" w14:textId="77777777" w:rsidR="00366C66" w:rsidRDefault="00366C66"/>
          <w:p w14:paraId="5ED7CA48" w14:textId="77777777" w:rsidR="00366C66" w:rsidRDefault="00366C66"/>
          <w:p w14:paraId="17780F70" w14:textId="77777777" w:rsidR="00366C66" w:rsidRDefault="00366C66"/>
          <w:p w14:paraId="73F50903" w14:textId="77777777" w:rsidR="00366C66" w:rsidRDefault="00366C66"/>
        </w:tc>
      </w:tr>
      <w:tr w:rsidR="001D4059" w14:paraId="56723479" w14:textId="77777777" w:rsidTr="00366C66">
        <w:trPr>
          <w:cantSplit/>
        </w:trPr>
        <w:tc>
          <w:tcPr>
            <w:tcW w:w="3325" w:type="dxa"/>
          </w:tcPr>
          <w:p w14:paraId="14F10B35" w14:textId="77777777" w:rsidR="00251163" w:rsidRPr="00251163" w:rsidRDefault="00251163">
            <w:pPr>
              <w:rPr>
                <w:b/>
              </w:rPr>
            </w:pPr>
            <w:r w:rsidRPr="00251163">
              <w:rPr>
                <w:b/>
              </w:rPr>
              <w:t>Praise</w:t>
            </w:r>
          </w:p>
          <w:p w14:paraId="7E47AD3E" w14:textId="77777777" w:rsidR="001D4059" w:rsidRDefault="00251163" w:rsidP="00251163">
            <w:pPr>
              <w:pStyle w:val="ListParagraph"/>
              <w:numPr>
                <w:ilvl w:val="0"/>
                <w:numId w:val="2"/>
              </w:numPr>
              <w:rPr>
                <w:i/>
              </w:rPr>
            </w:pPr>
            <w:r w:rsidRPr="00251163">
              <w:rPr>
                <w:i/>
              </w:rPr>
              <w:t>Praise the Father for what he has done</w:t>
            </w:r>
          </w:p>
          <w:p w14:paraId="1ECE1E2F" w14:textId="77777777" w:rsidR="00251163" w:rsidRPr="00251163" w:rsidRDefault="00251163" w:rsidP="00251163">
            <w:pPr>
              <w:pStyle w:val="ListParagraph"/>
              <w:numPr>
                <w:ilvl w:val="0"/>
                <w:numId w:val="2"/>
              </w:numPr>
              <w:rPr>
                <w:i/>
              </w:rPr>
            </w:pPr>
            <w:r>
              <w:rPr>
                <w:i/>
              </w:rPr>
              <w:t>Sing a song of praise</w:t>
            </w:r>
          </w:p>
        </w:tc>
        <w:tc>
          <w:tcPr>
            <w:tcW w:w="6025" w:type="dxa"/>
          </w:tcPr>
          <w:p w14:paraId="6468B1E3" w14:textId="77777777" w:rsidR="001D4059" w:rsidRDefault="001D4059"/>
          <w:p w14:paraId="1F7D2FE0" w14:textId="3F1BD96E" w:rsidR="00366C66" w:rsidRDefault="000D149B">
            <w:r w:rsidRPr="000D149B">
              <w:t>Father, I praise You for being Jehovah Jireh, the God who provides. I praise You for being a protector. I praise You for being a restorer. I praise You for being a lover of my soul.</w:t>
            </w:r>
          </w:p>
          <w:p w14:paraId="20A2791F" w14:textId="77777777" w:rsidR="00366C66" w:rsidRDefault="00366C66"/>
          <w:p w14:paraId="140D5E73" w14:textId="77777777" w:rsidR="00366C66" w:rsidRDefault="00366C66"/>
          <w:p w14:paraId="5FED207E" w14:textId="77777777" w:rsidR="00366C66" w:rsidRDefault="00366C66"/>
          <w:p w14:paraId="27045CE3" w14:textId="77777777" w:rsidR="00366C66" w:rsidRDefault="00366C66"/>
          <w:p w14:paraId="6D6C4582" w14:textId="77777777" w:rsidR="00366C66" w:rsidRDefault="00366C66"/>
          <w:p w14:paraId="6DB36C48" w14:textId="77777777" w:rsidR="00366C66" w:rsidRDefault="00366C66"/>
          <w:p w14:paraId="174E0144" w14:textId="77777777" w:rsidR="00366C66" w:rsidRDefault="00366C66"/>
          <w:p w14:paraId="269351F7" w14:textId="77777777" w:rsidR="00366C66" w:rsidRDefault="00366C66"/>
          <w:p w14:paraId="7CBC3669" w14:textId="77777777" w:rsidR="00366C66" w:rsidRDefault="00366C66"/>
          <w:p w14:paraId="5B805780" w14:textId="77777777" w:rsidR="00366C66" w:rsidRDefault="00366C66"/>
          <w:p w14:paraId="65A99EFE" w14:textId="77777777" w:rsidR="00366C66" w:rsidRDefault="00366C66"/>
          <w:p w14:paraId="374559C7" w14:textId="77777777" w:rsidR="00366C66" w:rsidRDefault="00366C66"/>
          <w:p w14:paraId="7A920985" w14:textId="77777777" w:rsidR="00366C66" w:rsidRDefault="00366C66"/>
          <w:p w14:paraId="4F84388A" w14:textId="77777777" w:rsidR="00366C66" w:rsidRDefault="00366C66"/>
          <w:p w14:paraId="1E79DE7A" w14:textId="77777777" w:rsidR="00366C66" w:rsidRDefault="00366C66"/>
          <w:p w14:paraId="4458A7B7" w14:textId="77777777" w:rsidR="00366C66" w:rsidRDefault="00366C66"/>
          <w:p w14:paraId="1826F691" w14:textId="77777777" w:rsidR="00366C66" w:rsidRDefault="00366C66"/>
          <w:p w14:paraId="29CDDF69" w14:textId="77777777" w:rsidR="00366C66" w:rsidRDefault="00366C66"/>
          <w:p w14:paraId="5A00849A" w14:textId="77777777" w:rsidR="00366C66" w:rsidRDefault="00366C66"/>
          <w:p w14:paraId="60EBF065" w14:textId="77777777" w:rsidR="00366C66" w:rsidRDefault="00366C66"/>
        </w:tc>
      </w:tr>
      <w:tr w:rsidR="001D4059" w14:paraId="1F746668" w14:textId="77777777" w:rsidTr="00366C66">
        <w:trPr>
          <w:cantSplit/>
        </w:trPr>
        <w:tc>
          <w:tcPr>
            <w:tcW w:w="3325" w:type="dxa"/>
          </w:tcPr>
          <w:p w14:paraId="7653E15E" w14:textId="77777777" w:rsidR="00251163" w:rsidRPr="00251163" w:rsidRDefault="00251163">
            <w:pPr>
              <w:rPr>
                <w:b/>
              </w:rPr>
            </w:pPr>
            <w:r w:rsidRPr="00251163">
              <w:rPr>
                <w:b/>
              </w:rPr>
              <w:lastRenderedPageBreak/>
              <w:t>Forgiveness</w:t>
            </w:r>
          </w:p>
          <w:p w14:paraId="0AF9C412" w14:textId="77777777" w:rsidR="00251163" w:rsidRPr="00251163" w:rsidRDefault="001D4059" w:rsidP="00251163">
            <w:pPr>
              <w:pStyle w:val="ListParagraph"/>
              <w:numPr>
                <w:ilvl w:val="0"/>
                <w:numId w:val="1"/>
              </w:numPr>
              <w:rPr>
                <w:i/>
              </w:rPr>
            </w:pPr>
            <w:r w:rsidRPr="00251163">
              <w:rPr>
                <w:i/>
              </w:rPr>
              <w:t xml:space="preserve">Ask the </w:t>
            </w:r>
            <w:proofErr w:type="gramStart"/>
            <w:r w:rsidRPr="00251163">
              <w:rPr>
                <w:i/>
              </w:rPr>
              <w:t>Father</w:t>
            </w:r>
            <w:proofErr w:type="gramEnd"/>
            <w:r w:rsidRPr="00251163">
              <w:rPr>
                <w:i/>
              </w:rPr>
              <w:t xml:space="preserve"> for forgiveness of your sin. </w:t>
            </w:r>
          </w:p>
          <w:p w14:paraId="2AE38FD3" w14:textId="77777777" w:rsidR="001D4059" w:rsidRDefault="001D4059" w:rsidP="00251163">
            <w:pPr>
              <w:pStyle w:val="ListParagraph"/>
              <w:numPr>
                <w:ilvl w:val="0"/>
                <w:numId w:val="1"/>
              </w:numPr>
              <w:rPr>
                <w:i/>
              </w:rPr>
            </w:pPr>
            <w:r w:rsidRPr="00251163">
              <w:rPr>
                <w:i/>
              </w:rPr>
              <w:t>Explain what you assume your most recent sins have been.</w:t>
            </w:r>
          </w:p>
          <w:p w14:paraId="77116EB6" w14:textId="77777777" w:rsidR="00C842BC" w:rsidRDefault="00C842BC" w:rsidP="00251163">
            <w:pPr>
              <w:pStyle w:val="ListParagraph"/>
              <w:numPr>
                <w:ilvl w:val="0"/>
                <w:numId w:val="1"/>
              </w:numPr>
              <w:rPr>
                <w:i/>
              </w:rPr>
            </w:pPr>
            <w:r>
              <w:rPr>
                <w:i/>
              </w:rPr>
              <w:t>Thank God that the sacrifice of Jesus Christ has blotted out your transgressions</w:t>
            </w:r>
          </w:p>
          <w:p w14:paraId="72D12CE2" w14:textId="77777777" w:rsidR="00C842BC" w:rsidRDefault="00C842BC" w:rsidP="00251163">
            <w:pPr>
              <w:pStyle w:val="ListParagraph"/>
              <w:numPr>
                <w:ilvl w:val="0"/>
                <w:numId w:val="1"/>
              </w:numPr>
              <w:rPr>
                <w:i/>
              </w:rPr>
            </w:pPr>
            <w:r>
              <w:rPr>
                <w:i/>
              </w:rPr>
              <w:t xml:space="preserve">Promise to repent (not commit the same sin </w:t>
            </w:r>
            <w:proofErr w:type="gramStart"/>
            <w:r>
              <w:rPr>
                <w:i/>
              </w:rPr>
              <w:t>over and over again</w:t>
            </w:r>
            <w:proofErr w:type="gramEnd"/>
            <w:r>
              <w:rPr>
                <w:i/>
              </w:rPr>
              <w:t>)</w:t>
            </w:r>
          </w:p>
          <w:p w14:paraId="5DB3C22D" w14:textId="77777777" w:rsidR="00C842BC" w:rsidRDefault="00C842BC" w:rsidP="00251163">
            <w:pPr>
              <w:pStyle w:val="ListParagraph"/>
              <w:numPr>
                <w:ilvl w:val="0"/>
                <w:numId w:val="1"/>
              </w:numPr>
              <w:rPr>
                <w:i/>
              </w:rPr>
            </w:pPr>
            <w:r>
              <w:rPr>
                <w:i/>
              </w:rPr>
              <w:t>If you have wronged someone else, schedule time to ask for their forgiveness</w:t>
            </w:r>
          </w:p>
          <w:p w14:paraId="542D1DBA" w14:textId="77777777" w:rsidR="00C842BC" w:rsidRDefault="00C842BC" w:rsidP="00251163">
            <w:pPr>
              <w:pStyle w:val="ListParagraph"/>
              <w:numPr>
                <w:ilvl w:val="0"/>
                <w:numId w:val="1"/>
              </w:numPr>
              <w:rPr>
                <w:i/>
              </w:rPr>
            </w:pPr>
            <w:r>
              <w:rPr>
                <w:i/>
              </w:rPr>
              <w:t>If you are married, but you are involved in an argument with your spouse, stop and ask your spouse to forgive you so that your prayer won’t be hindered</w:t>
            </w:r>
          </w:p>
          <w:p w14:paraId="61DA3931" w14:textId="77777777" w:rsidR="00C842BC" w:rsidRDefault="00C842BC" w:rsidP="00251163">
            <w:pPr>
              <w:pStyle w:val="ListParagraph"/>
              <w:numPr>
                <w:ilvl w:val="0"/>
                <w:numId w:val="1"/>
              </w:numPr>
              <w:rPr>
                <w:i/>
              </w:rPr>
            </w:pPr>
            <w:r>
              <w:rPr>
                <w:i/>
              </w:rPr>
              <w:t xml:space="preserve">If someone else has hurt you or said something about you falsely, state that you will forgive them </w:t>
            </w:r>
          </w:p>
          <w:p w14:paraId="0BD0F7BA" w14:textId="77777777" w:rsidR="00C842BC" w:rsidRDefault="00C842BC" w:rsidP="00C842BC">
            <w:pPr>
              <w:rPr>
                <w:i/>
              </w:rPr>
            </w:pPr>
          </w:p>
          <w:p w14:paraId="6ABC55C3" w14:textId="77777777" w:rsidR="00C842BC" w:rsidRDefault="00C842BC" w:rsidP="00C842BC">
            <w:pPr>
              <w:rPr>
                <w:i/>
              </w:rPr>
            </w:pPr>
          </w:p>
          <w:p w14:paraId="563306B6" w14:textId="77777777" w:rsidR="00C842BC" w:rsidRPr="00C842BC" w:rsidRDefault="00C842BC" w:rsidP="00C842BC">
            <w:pPr>
              <w:rPr>
                <w:i/>
              </w:rPr>
            </w:pPr>
          </w:p>
        </w:tc>
        <w:tc>
          <w:tcPr>
            <w:tcW w:w="6025" w:type="dxa"/>
          </w:tcPr>
          <w:p w14:paraId="29AD179F" w14:textId="77777777" w:rsidR="000D149B" w:rsidRDefault="000D149B" w:rsidP="000D149B">
            <w:r>
              <w:t xml:space="preserve">Father, I pray that you forgive me </w:t>
            </w:r>
            <w:proofErr w:type="gramStart"/>
            <w:r>
              <w:t>of</w:t>
            </w:r>
            <w:proofErr w:type="gramEnd"/>
            <w:r>
              <w:t xml:space="preserve"> my sins. Have mercy upon me. I plead the blood of Jesus. Wash me with your Word. Cleanse me and make me new. I repent of everything that is not like you in my heart, mind, soul, body, and spirit. Renew me and bring me back into right standing with You.</w:t>
            </w:r>
          </w:p>
          <w:p w14:paraId="706FF484" w14:textId="77777777" w:rsidR="000D149B" w:rsidRDefault="000D149B" w:rsidP="000D149B"/>
          <w:p w14:paraId="12047048" w14:textId="77777777" w:rsidR="000D149B" w:rsidRDefault="000D149B" w:rsidP="000D149B">
            <w:r>
              <w:t>If I have done or said anything to anyone that hurt them or offended them, please forgive me. Help me to ask them for forgiveness.</w:t>
            </w:r>
          </w:p>
          <w:p w14:paraId="4F54253D" w14:textId="77777777" w:rsidR="000D149B" w:rsidRDefault="000D149B" w:rsidP="000D149B"/>
          <w:p w14:paraId="6A258001" w14:textId="77777777" w:rsidR="000D149B" w:rsidRDefault="000D149B" w:rsidP="000D149B">
            <w:r>
              <w:t>If anyone has offended me, I forgive them and release any bitterness I harbor in my heart towards them.</w:t>
            </w:r>
          </w:p>
          <w:p w14:paraId="3BACA751" w14:textId="77777777" w:rsidR="000D149B" w:rsidRDefault="000D149B" w:rsidP="000D149B"/>
          <w:p w14:paraId="7E954B08" w14:textId="77777777" w:rsidR="001D4059" w:rsidRDefault="001D4059"/>
          <w:p w14:paraId="406C66B8" w14:textId="77777777" w:rsidR="00366C66" w:rsidRDefault="00366C66"/>
          <w:p w14:paraId="19AD8194" w14:textId="77777777" w:rsidR="00366C66" w:rsidRDefault="00366C66"/>
          <w:p w14:paraId="3050D159" w14:textId="77777777" w:rsidR="00366C66" w:rsidRDefault="00366C66"/>
          <w:p w14:paraId="277C2138" w14:textId="77777777" w:rsidR="00366C66" w:rsidRDefault="00366C66"/>
          <w:p w14:paraId="60132BAC" w14:textId="77777777" w:rsidR="00366C66" w:rsidRDefault="00366C66"/>
          <w:p w14:paraId="5A7F4684" w14:textId="77777777" w:rsidR="00366C66" w:rsidRDefault="00366C66"/>
          <w:p w14:paraId="5FC11868" w14:textId="77777777" w:rsidR="00366C66" w:rsidRDefault="00366C66"/>
          <w:p w14:paraId="0DD2418D" w14:textId="77777777" w:rsidR="00366C66" w:rsidRDefault="00366C66"/>
          <w:p w14:paraId="562963B0" w14:textId="77777777" w:rsidR="00366C66" w:rsidRDefault="00366C66"/>
          <w:p w14:paraId="0CE229E3" w14:textId="77777777" w:rsidR="00366C66" w:rsidRDefault="00366C66"/>
          <w:p w14:paraId="5B6D9FDD" w14:textId="77777777" w:rsidR="00366C66" w:rsidRDefault="00366C66"/>
          <w:p w14:paraId="179AB62F" w14:textId="77777777" w:rsidR="00366C66" w:rsidRDefault="00366C66"/>
          <w:p w14:paraId="254BD4D6" w14:textId="77777777" w:rsidR="00366C66" w:rsidRDefault="00366C66"/>
          <w:p w14:paraId="6930CC36" w14:textId="77777777" w:rsidR="00366C66" w:rsidRDefault="00366C66"/>
          <w:p w14:paraId="101735D9" w14:textId="77777777" w:rsidR="00366C66" w:rsidRDefault="00366C66"/>
          <w:p w14:paraId="65796D78" w14:textId="77777777" w:rsidR="00366C66" w:rsidRDefault="00366C66"/>
          <w:p w14:paraId="7E6971CD" w14:textId="77777777" w:rsidR="00366C66" w:rsidRDefault="00366C66"/>
          <w:p w14:paraId="2E3FC42E" w14:textId="77777777" w:rsidR="00366C66" w:rsidRDefault="00366C66"/>
          <w:p w14:paraId="5F55D22E" w14:textId="77777777" w:rsidR="00366C66" w:rsidRDefault="00366C66"/>
          <w:p w14:paraId="7A6D14C3" w14:textId="77777777" w:rsidR="00366C66" w:rsidRDefault="00366C66"/>
          <w:p w14:paraId="45C265D0" w14:textId="77777777" w:rsidR="00366C66" w:rsidRDefault="00366C66"/>
          <w:p w14:paraId="4DC8C8D5" w14:textId="77777777" w:rsidR="00366C66" w:rsidRDefault="00366C66"/>
          <w:p w14:paraId="2ACD7F47" w14:textId="77777777" w:rsidR="00366C66" w:rsidRDefault="00366C66"/>
          <w:p w14:paraId="28988FDA" w14:textId="77777777" w:rsidR="00366C66" w:rsidRDefault="00366C66"/>
          <w:p w14:paraId="7FD3557D" w14:textId="77777777" w:rsidR="00366C66" w:rsidRDefault="00366C66"/>
          <w:p w14:paraId="69839E8F" w14:textId="77777777" w:rsidR="00366C66" w:rsidRDefault="00366C66"/>
          <w:p w14:paraId="7966C16B" w14:textId="77777777" w:rsidR="00366C66" w:rsidRDefault="00366C66"/>
          <w:p w14:paraId="76170E2B" w14:textId="77777777" w:rsidR="00366C66" w:rsidRDefault="00366C66"/>
          <w:p w14:paraId="6D8781D4" w14:textId="77777777" w:rsidR="00366C66" w:rsidRDefault="00366C66"/>
          <w:p w14:paraId="028C85C0" w14:textId="77777777" w:rsidR="00366C66" w:rsidRDefault="00366C66"/>
          <w:p w14:paraId="63F3C13C" w14:textId="77777777" w:rsidR="00366C66" w:rsidRDefault="00366C66"/>
          <w:p w14:paraId="1948F444" w14:textId="77777777" w:rsidR="00366C66" w:rsidRDefault="00366C66"/>
          <w:p w14:paraId="1ECF9A8A" w14:textId="77777777" w:rsidR="00366C66" w:rsidRDefault="00366C66"/>
          <w:p w14:paraId="1D685EB3" w14:textId="77777777" w:rsidR="00366C66" w:rsidRDefault="00366C66"/>
          <w:p w14:paraId="4805C634" w14:textId="77777777" w:rsidR="00366C66" w:rsidRDefault="00366C66"/>
          <w:p w14:paraId="2091962E" w14:textId="77777777" w:rsidR="00366C66" w:rsidRDefault="00366C66"/>
          <w:p w14:paraId="0C3B1BA9" w14:textId="77777777" w:rsidR="00366C66" w:rsidRDefault="00366C66"/>
          <w:p w14:paraId="52A0D7AB" w14:textId="77777777" w:rsidR="00366C66" w:rsidRDefault="00366C66"/>
          <w:p w14:paraId="7F7E9A94" w14:textId="77777777" w:rsidR="00366C66" w:rsidRDefault="00366C66"/>
          <w:p w14:paraId="36FD0957" w14:textId="77777777" w:rsidR="00366C66" w:rsidRDefault="00366C66"/>
          <w:p w14:paraId="245C25E6" w14:textId="77777777" w:rsidR="00366C66" w:rsidRDefault="00366C66"/>
          <w:p w14:paraId="7E26B37B" w14:textId="77777777" w:rsidR="00366C66" w:rsidRDefault="00366C66"/>
          <w:p w14:paraId="2DC0681A" w14:textId="77777777" w:rsidR="00366C66" w:rsidRDefault="00366C66"/>
          <w:p w14:paraId="49666F02" w14:textId="77777777" w:rsidR="00366C66" w:rsidRDefault="00366C66"/>
          <w:p w14:paraId="79BD7717" w14:textId="77777777" w:rsidR="00366C66" w:rsidRDefault="00366C66"/>
          <w:p w14:paraId="748EA59D" w14:textId="77777777" w:rsidR="00366C66" w:rsidRDefault="00366C66"/>
        </w:tc>
      </w:tr>
      <w:tr w:rsidR="006B6A2E" w14:paraId="661B6BA9" w14:textId="77777777" w:rsidTr="00366C66">
        <w:trPr>
          <w:cantSplit/>
        </w:trPr>
        <w:tc>
          <w:tcPr>
            <w:tcW w:w="9350" w:type="dxa"/>
            <w:gridSpan w:val="2"/>
            <w:shd w:val="clear" w:color="auto" w:fill="F2F2F2" w:themeFill="background1" w:themeFillShade="F2"/>
          </w:tcPr>
          <w:p w14:paraId="4F896CB0" w14:textId="77777777" w:rsidR="006B6A2E" w:rsidRDefault="006B6A2E" w:rsidP="006B6A2E">
            <w:pPr>
              <w:jc w:val="center"/>
            </w:pPr>
            <w:r>
              <w:rPr>
                <w:sz w:val="32"/>
                <w:szCs w:val="32"/>
              </w:rPr>
              <w:lastRenderedPageBreak/>
              <w:t>Your Case</w:t>
            </w:r>
          </w:p>
        </w:tc>
      </w:tr>
      <w:tr w:rsidR="003B70E4" w14:paraId="4E97AED4" w14:textId="77777777" w:rsidTr="00366C66">
        <w:trPr>
          <w:cantSplit/>
        </w:trPr>
        <w:tc>
          <w:tcPr>
            <w:tcW w:w="3325" w:type="dxa"/>
          </w:tcPr>
          <w:p w14:paraId="44FE166C" w14:textId="77777777" w:rsidR="003B70E4" w:rsidRPr="00251163" w:rsidRDefault="00212EDA">
            <w:pPr>
              <w:rPr>
                <w:b/>
              </w:rPr>
            </w:pPr>
            <w:r>
              <w:rPr>
                <w:b/>
              </w:rPr>
              <w:t>Statement</w:t>
            </w:r>
          </w:p>
          <w:p w14:paraId="62AF19E1" w14:textId="77777777" w:rsidR="00251163" w:rsidRDefault="001D4059" w:rsidP="00251163">
            <w:pPr>
              <w:pStyle w:val="ListParagraph"/>
              <w:numPr>
                <w:ilvl w:val="0"/>
                <w:numId w:val="4"/>
              </w:numPr>
              <w:rPr>
                <w:i/>
              </w:rPr>
            </w:pPr>
            <w:r w:rsidRPr="00251163">
              <w:rPr>
                <w:i/>
              </w:rPr>
              <w:t>Explain the problem or issue</w:t>
            </w:r>
            <w:r w:rsidR="00251163" w:rsidRPr="00251163">
              <w:rPr>
                <w:i/>
              </w:rPr>
              <w:t>.</w:t>
            </w:r>
          </w:p>
          <w:p w14:paraId="7280B51C" w14:textId="77777777" w:rsidR="00251163" w:rsidRPr="00251163" w:rsidRDefault="00251163" w:rsidP="00251163">
            <w:pPr>
              <w:pStyle w:val="ListParagraph"/>
              <w:numPr>
                <w:ilvl w:val="0"/>
                <w:numId w:val="4"/>
              </w:numPr>
              <w:rPr>
                <w:i/>
              </w:rPr>
            </w:pPr>
            <w:r w:rsidRPr="00251163">
              <w:rPr>
                <w:i/>
              </w:rPr>
              <w:t>State the steps that you’ve taken to resolve the issue in accordance with the Word of God.</w:t>
            </w:r>
          </w:p>
        </w:tc>
        <w:tc>
          <w:tcPr>
            <w:tcW w:w="6025" w:type="dxa"/>
          </w:tcPr>
          <w:p w14:paraId="4EB0F459" w14:textId="77777777" w:rsidR="003B70E4" w:rsidRDefault="003B70E4"/>
          <w:p w14:paraId="5B3BE35D" w14:textId="77777777" w:rsidR="000D149B" w:rsidRDefault="000D149B" w:rsidP="000D149B">
            <w:r>
              <w:t xml:space="preserve">Father, I come before you </w:t>
            </w:r>
            <w:proofErr w:type="gramStart"/>
            <w:r>
              <w:t>asking</w:t>
            </w:r>
            <w:proofErr w:type="gramEnd"/>
            <w:r>
              <w:t xml:space="preserve"> you to continue to bless my husband. Show him Your love. Shine Your face upon Him. Help him, strengthen him. Help him reach his goals. Help him </w:t>
            </w:r>
            <w:proofErr w:type="gramStart"/>
            <w:r>
              <w:t>in</w:t>
            </w:r>
            <w:proofErr w:type="gramEnd"/>
            <w:r>
              <w:t xml:space="preserve"> his daily tasks. Guide and order his steps. Help him to lead our family with wisdom, authority, and compassion.</w:t>
            </w:r>
          </w:p>
          <w:p w14:paraId="7909AD62" w14:textId="77777777" w:rsidR="003B70E4" w:rsidRDefault="003B70E4" w:rsidP="6195CA9A"/>
          <w:p w14:paraId="034D7BEC" w14:textId="77777777" w:rsidR="003B70E4" w:rsidRDefault="003B70E4" w:rsidP="6195CA9A"/>
        </w:tc>
      </w:tr>
      <w:tr w:rsidR="003B70E4" w14:paraId="42E090E9" w14:textId="77777777" w:rsidTr="00366C66">
        <w:trPr>
          <w:cantSplit/>
        </w:trPr>
        <w:tc>
          <w:tcPr>
            <w:tcW w:w="3325" w:type="dxa"/>
          </w:tcPr>
          <w:p w14:paraId="2C1AC74C" w14:textId="77777777" w:rsidR="00251163" w:rsidRPr="00251163" w:rsidRDefault="00251163">
            <w:pPr>
              <w:rPr>
                <w:b/>
              </w:rPr>
            </w:pPr>
            <w:r w:rsidRPr="00251163">
              <w:rPr>
                <w:b/>
              </w:rPr>
              <w:t>Evidence</w:t>
            </w:r>
          </w:p>
          <w:p w14:paraId="1A5C75A5" w14:textId="77777777" w:rsidR="001D4059" w:rsidRPr="00251163" w:rsidRDefault="001D4059" w:rsidP="00251163">
            <w:pPr>
              <w:pStyle w:val="ListParagraph"/>
              <w:numPr>
                <w:ilvl w:val="0"/>
                <w:numId w:val="5"/>
              </w:numPr>
              <w:rPr>
                <w:i/>
              </w:rPr>
            </w:pPr>
            <w:r w:rsidRPr="00251163">
              <w:rPr>
                <w:i/>
              </w:rPr>
              <w:t>Provide proof that the problem or issue is occurring.</w:t>
            </w:r>
          </w:p>
          <w:p w14:paraId="6819F5E8" w14:textId="77777777" w:rsidR="00251163" w:rsidRPr="00251163" w:rsidRDefault="00251163" w:rsidP="00251163">
            <w:pPr>
              <w:pStyle w:val="ListParagraph"/>
              <w:numPr>
                <w:ilvl w:val="0"/>
                <w:numId w:val="5"/>
              </w:numPr>
            </w:pPr>
            <w:r>
              <w:t>Provide up to three pieces of evidence</w:t>
            </w:r>
          </w:p>
        </w:tc>
        <w:tc>
          <w:tcPr>
            <w:tcW w:w="6025" w:type="dxa"/>
          </w:tcPr>
          <w:p w14:paraId="31DE17FC" w14:textId="20E963BC" w:rsidR="003B70E4" w:rsidRDefault="000D149B" w:rsidP="6195CA9A">
            <w:r>
              <w:t xml:space="preserve">Lord, I see my husband working hard to provide for our </w:t>
            </w:r>
            <w:proofErr w:type="gramStart"/>
            <w:r>
              <w:t>family</w:t>
            </w:r>
            <w:proofErr w:type="gramEnd"/>
            <w:r>
              <w:t xml:space="preserve"> but he gets tired, weary and frustrated. It seems like he is losing focus on You sometimes. It seems like he is growing tired in his role as a provider and protector. The way he treats me has changed. The love just isn’t what it once was between us. Seems like life has just bogged us down.</w:t>
            </w:r>
          </w:p>
          <w:p w14:paraId="304ADBD7" w14:textId="77777777" w:rsidR="003B70E4" w:rsidRDefault="003B70E4" w:rsidP="6195CA9A"/>
        </w:tc>
      </w:tr>
      <w:tr w:rsidR="003B70E4" w14:paraId="402A1BFE" w14:textId="77777777" w:rsidTr="00366C66">
        <w:trPr>
          <w:cantSplit/>
        </w:trPr>
        <w:tc>
          <w:tcPr>
            <w:tcW w:w="3325" w:type="dxa"/>
          </w:tcPr>
          <w:p w14:paraId="3C241143" w14:textId="77777777" w:rsidR="001D4059" w:rsidRPr="00251163" w:rsidRDefault="00212EDA">
            <w:pPr>
              <w:rPr>
                <w:b/>
              </w:rPr>
            </w:pPr>
            <w:r>
              <w:rPr>
                <w:b/>
              </w:rPr>
              <w:lastRenderedPageBreak/>
              <w:t>Confession</w:t>
            </w:r>
          </w:p>
          <w:p w14:paraId="4EB71047" w14:textId="77777777" w:rsidR="003B70E4" w:rsidRDefault="001D4059" w:rsidP="00251163">
            <w:pPr>
              <w:pStyle w:val="ListParagraph"/>
              <w:numPr>
                <w:ilvl w:val="0"/>
                <w:numId w:val="6"/>
              </w:numPr>
              <w:rPr>
                <w:i/>
              </w:rPr>
            </w:pPr>
            <w:r w:rsidRPr="00251163">
              <w:rPr>
                <w:i/>
              </w:rPr>
              <w:t>Say what the Word of God says about your situation</w:t>
            </w:r>
          </w:p>
          <w:p w14:paraId="5FF864EF" w14:textId="77777777" w:rsidR="00212EDA" w:rsidRDefault="00212EDA" w:rsidP="00251163">
            <w:pPr>
              <w:pStyle w:val="ListParagraph"/>
              <w:numPr>
                <w:ilvl w:val="0"/>
                <w:numId w:val="6"/>
              </w:numPr>
              <w:rPr>
                <w:i/>
              </w:rPr>
            </w:pPr>
            <w:r>
              <w:rPr>
                <w:i/>
              </w:rPr>
              <w:t>Say two to three scriptures that include promises God made to you as a believer</w:t>
            </w:r>
          </w:p>
          <w:p w14:paraId="5745094D" w14:textId="77777777" w:rsidR="00212EDA" w:rsidRDefault="00212EDA" w:rsidP="00251163">
            <w:pPr>
              <w:pStyle w:val="ListParagraph"/>
              <w:numPr>
                <w:ilvl w:val="0"/>
                <w:numId w:val="6"/>
              </w:numPr>
              <w:rPr>
                <w:i/>
              </w:rPr>
            </w:pPr>
            <w:r>
              <w:rPr>
                <w:i/>
              </w:rPr>
              <w:t>Say two to three scriptures that include covenant rights you have as a child of God and citizen of the heavenly kingdom of God</w:t>
            </w:r>
          </w:p>
          <w:p w14:paraId="0E82BF12" w14:textId="77777777" w:rsidR="00212EDA" w:rsidRDefault="00212EDA" w:rsidP="00212EDA">
            <w:pPr>
              <w:rPr>
                <w:i/>
              </w:rPr>
            </w:pPr>
          </w:p>
          <w:p w14:paraId="48E8BED3" w14:textId="77777777" w:rsidR="00212EDA" w:rsidRPr="00212EDA" w:rsidRDefault="00212EDA" w:rsidP="00212EDA">
            <w:pPr>
              <w:rPr>
                <w:i/>
              </w:rPr>
            </w:pPr>
          </w:p>
        </w:tc>
        <w:tc>
          <w:tcPr>
            <w:tcW w:w="6025" w:type="dxa"/>
          </w:tcPr>
          <w:p w14:paraId="6FC2B67D" w14:textId="77777777" w:rsidR="000D149B" w:rsidRDefault="000D149B" w:rsidP="000D149B">
            <w:r>
              <w:t>Father, Your Word declares that the steps of good man are ordered by God. I pray that you continue to order the steps of my husband on the path that fulfills your perfect will for his life and our family.</w:t>
            </w:r>
          </w:p>
          <w:p w14:paraId="1BDFD8D4" w14:textId="77777777" w:rsidR="000D149B" w:rsidRDefault="000D149B" w:rsidP="000D149B"/>
          <w:p w14:paraId="758DFF2D" w14:textId="77777777" w:rsidR="000D149B" w:rsidRDefault="000D149B" w:rsidP="000D149B">
            <w:r>
              <w:t xml:space="preserve">Your Word declares that You know the thoughts You have towards us. They are thoughts of peace and to give us an expected end. </w:t>
            </w:r>
            <w:proofErr w:type="gramStart"/>
            <w:r>
              <w:t>So</w:t>
            </w:r>
            <w:proofErr w:type="gramEnd"/>
            <w:r>
              <w:t xml:space="preserve"> Father, I believe my husband receives the peace he needs in his life, his mind, his career, his relationships, his home and most importantly from me.</w:t>
            </w:r>
          </w:p>
          <w:p w14:paraId="63834A18" w14:textId="77777777" w:rsidR="000D149B" w:rsidRDefault="000D149B" w:rsidP="000D149B"/>
          <w:p w14:paraId="3EBE7886" w14:textId="3CA589CC" w:rsidR="000D149B" w:rsidRDefault="000D149B" w:rsidP="000D149B">
            <w:r>
              <w:t xml:space="preserve">You desire us to </w:t>
            </w:r>
            <w:proofErr w:type="gramStart"/>
            <w:r>
              <w:t>prosper</w:t>
            </w:r>
            <w:r w:rsidR="005408CD">
              <w:t>.</w:t>
            </w:r>
            <w:r>
              <w:t>.</w:t>
            </w:r>
            <w:proofErr w:type="gramEnd"/>
            <w:r>
              <w:t xml:space="preserve"> So, I believe that my husband has more than enough wealth, capital, financial assets, financial wisdom, property, cars, clothing, peace, joy, love, hope, laughter, happiness, and health. I believe that my husband lives a purpose-driven life. I believe that my husband walks in total health and healing. I believe that he has everything he needs to live a healthy life. I thank you Father that my husband is blessed in the city and blessed in the field.</w:t>
            </w:r>
          </w:p>
          <w:p w14:paraId="2C22858C" w14:textId="77777777" w:rsidR="000D149B" w:rsidRDefault="000D149B" w:rsidP="000D149B">
            <w:r>
              <w:t xml:space="preserve">Your Word declares that husbands should love their wives even as Christ loves the church. So, Father, I thank </w:t>
            </w:r>
            <w:proofErr w:type="gramStart"/>
            <w:r>
              <w:t>you</w:t>
            </w:r>
            <w:proofErr w:type="gramEnd"/>
            <w:r>
              <w:t xml:space="preserve"> that my husband loves me at a level so deep that he is willing to sacrifice himself for me and our family. I believe you Father for a husband that emulates the love of Christ in his life. I thank you Father for a husband that is kind and generous to all people and dwells in peace with all men.</w:t>
            </w:r>
          </w:p>
          <w:p w14:paraId="436A0FAB" w14:textId="77777777" w:rsidR="000D149B" w:rsidRDefault="000D149B" w:rsidP="000D149B"/>
          <w:p w14:paraId="56E7FBB8" w14:textId="77777777" w:rsidR="000D149B" w:rsidRDefault="000D149B" w:rsidP="000D149B">
            <w:r>
              <w:t xml:space="preserve">I thank you Father, that my husband </w:t>
            </w:r>
            <w:proofErr w:type="gramStart"/>
            <w:r>
              <w:t>exhibits</w:t>
            </w:r>
            <w:proofErr w:type="gramEnd"/>
            <w:r>
              <w:t xml:space="preserve"> the fruits of the Spirit. He walks in love, joy, peace, patience, kindness, goodness, faithfulness, gentleness and self-control.</w:t>
            </w:r>
          </w:p>
          <w:p w14:paraId="1CB0B190" w14:textId="77777777" w:rsidR="000D149B" w:rsidRDefault="000D149B" w:rsidP="000D149B"/>
          <w:p w14:paraId="4198B47C" w14:textId="77777777" w:rsidR="000D149B" w:rsidRDefault="000D149B" w:rsidP="000D149B">
            <w:r>
              <w:t>Your Word declares that no weapon formed against us prospers. So, I thank you Father that my husband is shielded from every fiery dart of the enemy and if someone has planned or plotted against him, the plan will not be successful and your perfect will for my husband’s life will come to pass.</w:t>
            </w:r>
          </w:p>
          <w:p w14:paraId="23ED81B7" w14:textId="77777777" w:rsidR="003B70E4" w:rsidRDefault="003B70E4"/>
          <w:p w14:paraId="23E91728" w14:textId="36B78D04" w:rsidR="003B70E4" w:rsidRDefault="000D149B" w:rsidP="6195CA9A">
            <w:r>
              <w:t xml:space="preserve">Father, your Word declares that we have an inheritance and we have a covenant right to the blessing. As tithers, we have a divine right to expect favor, abundance, true prosperity, and open doors of opportunity. So, I thank you Father, that you have poured out a blessing upon my husband and our family’s finances that he won’t have room to receive. Father, I thank you that this blessing is pressed down, shaken together, and running over. I thank </w:t>
            </w:r>
            <w:proofErr w:type="gramStart"/>
            <w:r>
              <w:t>you</w:t>
            </w:r>
            <w:proofErr w:type="gramEnd"/>
            <w:r>
              <w:t xml:space="preserve"> Father, that my husband has more than enough to meet his personal needs, the needs of our family, the needs of our loved ones, and the needs of others in our community and the world.</w:t>
            </w:r>
          </w:p>
        </w:tc>
      </w:tr>
      <w:tr w:rsidR="001D4059" w14:paraId="00F91987" w14:textId="77777777" w:rsidTr="00366C66">
        <w:trPr>
          <w:cantSplit/>
        </w:trPr>
        <w:tc>
          <w:tcPr>
            <w:tcW w:w="3325" w:type="dxa"/>
          </w:tcPr>
          <w:p w14:paraId="2A80BD89" w14:textId="77777777" w:rsidR="00251163" w:rsidRPr="00251163" w:rsidRDefault="00212EDA">
            <w:pPr>
              <w:rPr>
                <w:b/>
              </w:rPr>
            </w:pPr>
            <w:r>
              <w:rPr>
                <w:b/>
              </w:rPr>
              <w:lastRenderedPageBreak/>
              <w:t>Request</w:t>
            </w:r>
          </w:p>
          <w:p w14:paraId="27F3F794" w14:textId="48E035B8" w:rsidR="00251163" w:rsidRDefault="001D4059" w:rsidP="00212EDA">
            <w:pPr>
              <w:pStyle w:val="ListParagraph"/>
              <w:numPr>
                <w:ilvl w:val="0"/>
                <w:numId w:val="7"/>
              </w:numPr>
              <w:rPr>
                <w:i/>
              </w:rPr>
            </w:pPr>
            <w:r w:rsidRPr="00212EDA">
              <w:rPr>
                <w:i/>
              </w:rPr>
              <w:t>Ask the Father to move on your behalf</w:t>
            </w:r>
            <w:r w:rsidR="00251163" w:rsidRPr="00212EDA">
              <w:rPr>
                <w:i/>
              </w:rPr>
              <w:t xml:space="preserve">, but don’t tell </w:t>
            </w:r>
            <w:r w:rsidR="00636572">
              <w:rPr>
                <w:i/>
              </w:rPr>
              <w:t>H</w:t>
            </w:r>
            <w:r w:rsidR="00251163" w:rsidRPr="00212EDA">
              <w:rPr>
                <w:i/>
              </w:rPr>
              <w:t xml:space="preserve">im how to do it. </w:t>
            </w:r>
          </w:p>
          <w:p w14:paraId="556DB531" w14:textId="77777777" w:rsidR="00212EDA" w:rsidRDefault="00212EDA" w:rsidP="00212EDA">
            <w:pPr>
              <w:pStyle w:val="ListParagraph"/>
              <w:numPr>
                <w:ilvl w:val="0"/>
                <w:numId w:val="7"/>
              </w:numPr>
              <w:rPr>
                <w:i/>
              </w:rPr>
            </w:pPr>
            <w:r>
              <w:rPr>
                <w:i/>
              </w:rPr>
              <w:t>Provide two or three examples of how God moved on the behalf of people in the Bible that experienced a similar problem</w:t>
            </w:r>
          </w:p>
          <w:p w14:paraId="6CCCFD21" w14:textId="77777777" w:rsidR="005970D9" w:rsidRDefault="005970D9" w:rsidP="00212EDA">
            <w:pPr>
              <w:pStyle w:val="ListParagraph"/>
              <w:numPr>
                <w:ilvl w:val="0"/>
                <w:numId w:val="7"/>
              </w:numPr>
              <w:rPr>
                <w:i/>
              </w:rPr>
            </w:pPr>
            <w:r>
              <w:rPr>
                <w:i/>
              </w:rPr>
              <w:t xml:space="preserve">Ask the </w:t>
            </w:r>
            <w:proofErr w:type="gramStart"/>
            <w:r>
              <w:rPr>
                <w:i/>
              </w:rPr>
              <w:t>Father</w:t>
            </w:r>
            <w:proofErr w:type="gramEnd"/>
            <w:r>
              <w:rPr>
                <w:i/>
              </w:rPr>
              <w:t xml:space="preserve"> to show you other actions you can take now to be the change you want to see</w:t>
            </w:r>
          </w:p>
          <w:p w14:paraId="0F17BD26" w14:textId="77777777" w:rsidR="005F6546" w:rsidRDefault="005F6546" w:rsidP="005F6546">
            <w:pPr>
              <w:pStyle w:val="ListParagraph"/>
              <w:numPr>
                <w:ilvl w:val="0"/>
                <w:numId w:val="7"/>
              </w:numPr>
              <w:rPr>
                <w:i/>
              </w:rPr>
            </w:pPr>
            <w:r>
              <w:rPr>
                <w:i/>
              </w:rPr>
              <w:t>Ask God to assign his angels to help accomplish what it is you are praying about</w:t>
            </w:r>
          </w:p>
          <w:p w14:paraId="1CC00C7C" w14:textId="5E784378" w:rsidR="005F6546" w:rsidRDefault="005F6546" w:rsidP="005F6546">
            <w:pPr>
              <w:pStyle w:val="ListParagraph"/>
              <w:numPr>
                <w:ilvl w:val="0"/>
                <w:numId w:val="7"/>
              </w:numPr>
              <w:rPr>
                <w:i/>
              </w:rPr>
            </w:pPr>
            <w:r>
              <w:rPr>
                <w:i/>
              </w:rPr>
              <w:t xml:space="preserve">If </w:t>
            </w:r>
            <w:r w:rsidR="00636572">
              <w:rPr>
                <w:i/>
              </w:rPr>
              <w:t>necessary,</w:t>
            </w:r>
            <w:r>
              <w:rPr>
                <w:i/>
              </w:rPr>
              <w:t xml:space="preserve"> bind the adversary and </w:t>
            </w:r>
            <w:proofErr w:type="gramStart"/>
            <w:r>
              <w:rPr>
                <w:i/>
              </w:rPr>
              <w:t>his</w:t>
            </w:r>
            <w:proofErr w:type="gramEnd"/>
            <w:r>
              <w:rPr>
                <w:i/>
              </w:rPr>
              <w:t xml:space="preserve"> principalities that are at work behind the scenes causing chaos </w:t>
            </w:r>
          </w:p>
          <w:p w14:paraId="0EABB4EF" w14:textId="77777777" w:rsidR="005F6546" w:rsidRPr="00212EDA" w:rsidRDefault="005F6546" w:rsidP="00212EDA">
            <w:pPr>
              <w:pStyle w:val="ListParagraph"/>
              <w:numPr>
                <w:ilvl w:val="0"/>
                <w:numId w:val="7"/>
              </w:numPr>
              <w:rPr>
                <w:i/>
              </w:rPr>
            </w:pPr>
            <w:r w:rsidRPr="005F6546">
              <w:rPr>
                <w:i/>
              </w:rPr>
              <w:t xml:space="preserve">Ask the Holy Spirit to reveal to </w:t>
            </w:r>
            <w:proofErr w:type="gramStart"/>
            <w:r w:rsidRPr="005F6546">
              <w:rPr>
                <w:i/>
              </w:rPr>
              <w:t>you</w:t>
            </w:r>
            <w:proofErr w:type="gramEnd"/>
            <w:r w:rsidRPr="005F6546">
              <w:rPr>
                <w:i/>
              </w:rPr>
              <w:t xml:space="preserve"> additional steps you can take to resolve the issue</w:t>
            </w:r>
          </w:p>
        </w:tc>
        <w:tc>
          <w:tcPr>
            <w:tcW w:w="6025" w:type="dxa"/>
          </w:tcPr>
          <w:p w14:paraId="6C48FE07" w14:textId="18329695" w:rsidR="001D4059" w:rsidRDefault="000D149B">
            <w:proofErr w:type="gramStart"/>
            <w:r>
              <w:t>So</w:t>
            </w:r>
            <w:proofErr w:type="gramEnd"/>
            <w:r>
              <w:t xml:space="preserve"> Father, I ask that you awaken a right Spirit within my husband so that he can look at his life and find joy in it.</w:t>
            </w:r>
          </w:p>
          <w:p w14:paraId="6B4F2922" w14:textId="77777777" w:rsidR="000D149B" w:rsidRDefault="000D149B"/>
          <w:p w14:paraId="6A2F7CA4" w14:textId="33D979FF" w:rsidR="000D149B" w:rsidRDefault="000D149B">
            <w:r>
              <w:t>Let him be joyful and hopeful when he goes to work and not stressed and drained. Let him take pride in being an awesome provider for his family.</w:t>
            </w:r>
          </w:p>
          <w:p w14:paraId="17C2BD4D" w14:textId="77777777" w:rsidR="000D149B" w:rsidRDefault="000D149B"/>
          <w:p w14:paraId="00DEC81C" w14:textId="457CD353" w:rsidR="000D149B" w:rsidRDefault="000D149B">
            <w:r>
              <w:t>Help him by opening the eyes of his understanding so that he can be sensitive to the needs of his family.</w:t>
            </w:r>
          </w:p>
          <w:p w14:paraId="55ED49DF" w14:textId="77777777" w:rsidR="000D149B" w:rsidRDefault="000D149B"/>
          <w:p w14:paraId="757B6B0C" w14:textId="3A3D78A4" w:rsidR="000D149B" w:rsidRDefault="000D149B">
            <w:r>
              <w:t>Give him a keen ear to listen to us. Give him keen eyes to see what it is we go through as well and give him strategies to help us.</w:t>
            </w:r>
          </w:p>
          <w:p w14:paraId="2B009D0F" w14:textId="77777777" w:rsidR="000D149B" w:rsidRDefault="000D149B"/>
          <w:p w14:paraId="076F0567" w14:textId="2206B071" w:rsidR="000D149B" w:rsidRDefault="000D149B">
            <w:r>
              <w:t xml:space="preserve">Lord </w:t>
            </w:r>
            <w:proofErr w:type="gramStart"/>
            <w:r>
              <w:t>help</w:t>
            </w:r>
            <w:proofErr w:type="gramEnd"/>
            <w:r>
              <w:t xml:space="preserve"> the love between him and I not to </w:t>
            </w:r>
            <w:proofErr w:type="gramStart"/>
            <w:r>
              <w:t>diminish, but</w:t>
            </w:r>
            <w:proofErr w:type="gramEnd"/>
            <w:r>
              <w:t xml:space="preserve"> </w:t>
            </w:r>
            <w:proofErr w:type="gramStart"/>
            <w:r>
              <w:t>help</w:t>
            </w:r>
            <w:proofErr w:type="gramEnd"/>
            <w:r>
              <w:t xml:space="preserve"> it to grow.</w:t>
            </w:r>
          </w:p>
          <w:p w14:paraId="4765F59E" w14:textId="77777777" w:rsidR="000D149B" w:rsidRDefault="000D149B"/>
          <w:p w14:paraId="614530A5" w14:textId="77777777" w:rsidR="000D149B" w:rsidRDefault="000D149B" w:rsidP="000D149B">
            <w:r>
              <w:t>Walk with him. Talk with him. Continue to guide him on the path you would have him to follow to fulfill your perfect will.</w:t>
            </w:r>
          </w:p>
          <w:p w14:paraId="36682520" w14:textId="77777777" w:rsidR="000D149B" w:rsidRDefault="000D149B" w:rsidP="000D149B"/>
          <w:p w14:paraId="546507C7" w14:textId="77777777" w:rsidR="000D149B" w:rsidRDefault="000D149B" w:rsidP="000D149B">
            <w:r>
              <w:t>Resurrect every dream and aspiration you placed in his heart that he might have given up on. Give him hope that everything you designed for him to accomplish is possible and nothing is impossible with Your help.</w:t>
            </w:r>
          </w:p>
          <w:p w14:paraId="42E83E40" w14:textId="77777777" w:rsidR="000D149B" w:rsidRDefault="000D149B" w:rsidP="000D149B"/>
          <w:p w14:paraId="62A8F8BC" w14:textId="77777777" w:rsidR="000D149B" w:rsidRDefault="000D149B" w:rsidP="000D149B">
            <w:r>
              <w:t>When he falls, lift him up with your mighty hand. Let him know he doesn’t have to be condemned by his past mistakes. A righteous man can fall seven times and rise again.</w:t>
            </w:r>
          </w:p>
          <w:p w14:paraId="075B3C30" w14:textId="77777777" w:rsidR="000D149B" w:rsidRDefault="000D149B" w:rsidP="000D149B"/>
          <w:p w14:paraId="5220A287" w14:textId="77777777" w:rsidR="000D149B" w:rsidRDefault="000D149B" w:rsidP="000D149B">
            <w:r>
              <w:t>Continue to help me make his home like Eden; a place where he longs to be there with me and his children.</w:t>
            </w:r>
          </w:p>
          <w:p w14:paraId="4907EB83" w14:textId="77777777" w:rsidR="000D149B" w:rsidRDefault="000D149B" w:rsidP="000D149B"/>
          <w:p w14:paraId="4FE2CB98" w14:textId="77777777" w:rsidR="000D149B" w:rsidRDefault="000D149B" w:rsidP="000D149B">
            <w:r>
              <w:t>Speak to us Holy Spriit, allow us to think and act as one flesh</w:t>
            </w:r>
          </w:p>
          <w:p w14:paraId="4AA9593D" w14:textId="77777777" w:rsidR="000D149B" w:rsidRDefault="000D149B" w:rsidP="000D149B"/>
          <w:p w14:paraId="5DD15CE3" w14:textId="77777777" w:rsidR="000D149B" w:rsidRDefault="000D149B" w:rsidP="000D149B">
            <w:r>
              <w:t>Help me to always be a submissive wife to him and to bridle my tongue. Help me to refrain from speaking about him and any challenges we may face with other people.</w:t>
            </w:r>
          </w:p>
          <w:p w14:paraId="43E5679A" w14:textId="77777777" w:rsidR="000D149B" w:rsidRDefault="000D149B" w:rsidP="000D149B"/>
          <w:p w14:paraId="52C45171" w14:textId="77777777" w:rsidR="000D149B" w:rsidRDefault="000D149B" w:rsidP="000D149B">
            <w:r>
              <w:t xml:space="preserve">Lord God, I ask that you help us through every challenge, hurdle, or </w:t>
            </w:r>
            <w:proofErr w:type="gramStart"/>
            <w:r>
              <w:t>road block</w:t>
            </w:r>
            <w:proofErr w:type="gramEnd"/>
            <w:r>
              <w:t xml:space="preserve"> on the journey we are on together. </w:t>
            </w:r>
          </w:p>
          <w:p w14:paraId="5075355D" w14:textId="77777777" w:rsidR="000D149B" w:rsidRDefault="000D149B" w:rsidP="000D149B"/>
          <w:p w14:paraId="3B8D1E68" w14:textId="77777777" w:rsidR="000D149B" w:rsidRDefault="000D149B" w:rsidP="000D149B">
            <w:r>
              <w:t>Help us to overcome our fleshly desires and to walk in the Spirit.</w:t>
            </w:r>
          </w:p>
          <w:p w14:paraId="2FD44BA8" w14:textId="77777777" w:rsidR="000D149B" w:rsidRDefault="000D149B" w:rsidP="000D149B"/>
          <w:p w14:paraId="7E6737A1" w14:textId="77777777" w:rsidR="000D149B" w:rsidRDefault="000D149B" w:rsidP="000D149B">
            <w:r>
              <w:t>Help us to walk in forgiveness towards each other. Help us to remain kind to each other even when we don’t see eye-to-eye on an issue.</w:t>
            </w:r>
          </w:p>
          <w:p w14:paraId="58CE2641" w14:textId="77777777" w:rsidR="000D149B" w:rsidRDefault="000D149B" w:rsidP="000D149B"/>
          <w:p w14:paraId="779E74BC" w14:textId="77777777" w:rsidR="000D149B" w:rsidRDefault="000D149B" w:rsidP="000D149B">
            <w:r>
              <w:lastRenderedPageBreak/>
              <w:t>Father, connect us with Christian counselors and professionals that can help us love each other better BEFORE we encounter any relationship issues.</w:t>
            </w:r>
          </w:p>
          <w:p w14:paraId="14F14A6F" w14:textId="77777777" w:rsidR="000D149B" w:rsidRDefault="000D149B" w:rsidP="000D149B"/>
          <w:p w14:paraId="07C13ACD" w14:textId="77777777" w:rsidR="000D149B" w:rsidRDefault="000D149B" w:rsidP="000D149B">
            <w:r>
              <w:t>Father, we bind any spirit of heaviness, depression, anxiety, insecurity or fear that would torment us and cause us to lash out at each other.</w:t>
            </w:r>
          </w:p>
          <w:p w14:paraId="1AF97FF9" w14:textId="77777777" w:rsidR="000D149B" w:rsidRDefault="000D149B" w:rsidP="000D149B"/>
          <w:p w14:paraId="70AF4174" w14:textId="77777777" w:rsidR="000D149B" w:rsidRDefault="000D149B" w:rsidP="000D149B">
            <w:r>
              <w:t xml:space="preserve">Teach us to dwell peaceably with each other and remain true friends to each other, </w:t>
            </w:r>
            <w:proofErr w:type="gramStart"/>
            <w:r>
              <w:t>treating each other with love at all times</w:t>
            </w:r>
            <w:proofErr w:type="gramEnd"/>
          </w:p>
          <w:p w14:paraId="7E5E4139" w14:textId="77777777" w:rsidR="00C842BC" w:rsidRDefault="00C842BC"/>
        </w:tc>
      </w:tr>
      <w:tr w:rsidR="006B6A2E" w14:paraId="2AF65CAE" w14:textId="77777777" w:rsidTr="00366C66">
        <w:trPr>
          <w:cantSplit/>
        </w:trPr>
        <w:tc>
          <w:tcPr>
            <w:tcW w:w="9350" w:type="dxa"/>
            <w:gridSpan w:val="2"/>
            <w:shd w:val="clear" w:color="auto" w:fill="F2F2F2" w:themeFill="background1" w:themeFillShade="F2"/>
          </w:tcPr>
          <w:p w14:paraId="6F550038" w14:textId="77777777" w:rsidR="006B6A2E" w:rsidRDefault="006B6A2E" w:rsidP="006B6A2E">
            <w:pPr>
              <w:jc w:val="center"/>
            </w:pPr>
            <w:r>
              <w:rPr>
                <w:sz w:val="32"/>
                <w:szCs w:val="32"/>
              </w:rPr>
              <w:lastRenderedPageBreak/>
              <w:t>Closing</w:t>
            </w:r>
          </w:p>
        </w:tc>
      </w:tr>
      <w:tr w:rsidR="006B6A2E" w14:paraId="7C8204AC" w14:textId="77777777" w:rsidTr="00366C66">
        <w:trPr>
          <w:cantSplit/>
        </w:trPr>
        <w:tc>
          <w:tcPr>
            <w:tcW w:w="3325" w:type="dxa"/>
          </w:tcPr>
          <w:p w14:paraId="484E59A6" w14:textId="77777777" w:rsidR="006B6A2E" w:rsidRPr="00212EDA" w:rsidRDefault="006B6A2E" w:rsidP="006B6A2E">
            <w:pPr>
              <w:rPr>
                <w:b/>
              </w:rPr>
            </w:pPr>
            <w:r w:rsidRPr="00212EDA">
              <w:rPr>
                <w:b/>
              </w:rPr>
              <w:t xml:space="preserve">Thanksgiving </w:t>
            </w:r>
          </w:p>
          <w:p w14:paraId="00D2185D" w14:textId="77777777" w:rsidR="006B6A2E" w:rsidRPr="00212EDA" w:rsidRDefault="006B6A2E" w:rsidP="006B6A2E">
            <w:pPr>
              <w:pStyle w:val="ListParagraph"/>
              <w:numPr>
                <w:ilvl w:val="0"/>
                <w:numId w:val="8"/>
              </w:numPr>
              <w:rPr>
                <w:i/>
              </w:rPr>
            </w:pPr>
            <w:r w:rsidRPr="00212EDA">
              <w:rPr>
                <w:i/>
              </w:rPr>
              <w:t xml:space="preserve">Thank the </w:t>
            </w:r>
            <w:proofErr w:type="gramStart"/>
            <w:r w:rsidRPr="00212EDA">
              <w:rPr>
                <w:i/>
              </w:rPr>
              <w:t>Father</w:t>
            </w:r>
            <w:proofErr w:type="gramEnd"/>
            <w:r w:rsidRPr="00212EDA">
              <w:rPr>
                <w:i/>
              </w:rPr>
              <w:t xml:space="preserve"> in advance for his answer to your issue/problem</w:t>
            </w:r>
          </w:p>
          <w:p w14:paraId="16FD6036" w14:textId="77777777" w:rsidR="006B6A2E" w:rsidRDefault="006B6A2E" w:rsidP="006B6A2E">
            <w:pPr>
              <w:pStyle w:val="ListParagraph"/>
              <w:numPr>
                <w:ilvl w:val="0"/>
                <w:numId w:val="8"/>
              </w:numPr>
            </w:pPr>
            <w:r w:rsidRPr="00212EDA">
              <w:rPr>
                <w:i/>
              </w:rPr>
              <w:t>Use a name of God that relates to your plea. (Example: Jehovah Jireh)</w:t>
            </w:r>
          </w:p>
        </w:tc>
        <w:tc>
          <w:tcPr>
            <w:tcW w:w="6025" w:type="dxa"/>
          </w:tcPr>
          <w:p w14:paraId="302096FD" w14:textId="77777777" w:rsidR="000D149B" w:rsidRDefault="000D149B" w:rsidP="000D149B">
            <w:r>
              <w:t xml:space="preserve">Father, I thank you that the purpose for which you placed my husband on this earth shall come to pass. I thank you that every business venture you designed for him to </w:t>
            </w:r>
            <w:proofErr w:type="gramStart"/>
            <w:r>
              <w:t>complete,</w:t>
            </w:r>
            <w:proofErr w:type="gramEnd"/>
            <w:r>
              <w:t xml:space="preserve"> shall be established and shall prosper. </w:t>
            </w:r>
            <w:proofErr w:type="gramStart"/>
            <w:r>
              <w:t>I thank</w:t>
            </w:r>
            <w:proofErr w:type="gramEnd"/>
            <w:r>
              <w:t xml:space="preserve"> you that his investment accounts overflow with abundance. </w:t>
            </w:r>
            <w:proofErr w:type="gramStart"/>
            <w:r>
              <w:t>I thank</w:t>
            </w:r>
            <w:proofErr w:type="gramEnd"/>
            <w:r>
              <w:t xml:space="preserve"> you Father </w:t>
            </w:r>
            <w:proofErr w:type="gramStart"/>
            <w:r>
              <w:t>that he is</w:t>
            </w:r>
            <w:proofErr w:type="gramEnd"/>
            <w:r>
              <w:t xml:space="preserve"> faithful to his business strategy. I thank you Father, </w:t>
            </w:r>
            <w:proofErr w:type="gramStart"/>
            <w:r>
              <w:t>that you have</w:t>
            </w:r>
            <w:proofErr w:type="gramEnd"/>
            <w:r>
              <w:t xml:space="preserve"> equipped me to help and assist in my husband’s vision for his life, our family, and our ministry.</w:t>
            </w:r>
          </w:p>
          <w:p w14:paraId="6D4D3C5A" w14:textId="77777777" w:rsidR="000D149B" w:rsidRDefault="000D149B" w:rsidP="000D149B"/>
          <w:p w14:paraId="47113DBC" w14:textId="77777777" w:rsidR="000D149B" w:rsidRDefault="000D149B" w:rsidP="000D149B">
            <w:r>
              <w:t>Father, I thank you that as my husband seeks first your kingdom, every daily need he has is met in abundance. You are bringing the right connections and resources into his life to allow him to expand his territory.</w:t>
            </w:r>
          </w:p>
          <w:p w14:paraId="7B7A24A5" w14:textId="77777777" w:rsidR="000D149B" w:rsidRDefault="000D149B" w:rsidP="000D149B"/>
          <w:p w14:paraId="17DCB57F" w14:textId="77777777" w:rsidR="000D149B" w:rsidRDefault="000D149B" w:rsidP="000D149B">
            <w:r>
              <w:t>I do him good all the days of my life. I speak well of him to everyone. I give him the utmost respect.</w:t>
            </w:r>
          </w:p>
          <w:p w14:paraId="092B7DD1" w14:textId="77777777" w:rsidR="000D149B" w:rsidRDefault="000D149B" w:rsidP="000D149B"/>
          <w:p w14:paraId="648662A3" w14:textId="77777777" w:rsidR="000D149B" w:rsidRDefault="000D149B" w:rsidP="000D149B">
            <w:r>
              <w:t xml:space="preserve">You have caused the boundaries to fall </w:t>
            </w:r>
            <w:proofErr w:type="gramStart"/>
            <w:r>
              <w:t>in</w:t>
            </w:r>
            <w:proofErr w:type="gramEnd"/>
            <w:r>
              <w:t xml:space="preserve"> pleasant places for him. His land is beautiful and pleasant to behold. His surroundings are clean and welcoming.</w:t>
            </w:r>
          </w:p>
          <w:p w14:paraId="1282EB66" w14:textId="77777777" w:rsidR="000D149B" w:rsidRDefault="000D149B" w:rsidP="000D149B"/>
          <w:p w14:paraId="438D55E9" w14:textId="77777777" w:rsidR="000D149B" w:rsidRDefault="000D149B" w:rsidP="000D149B">
            <w:r>
              <w:t xml:space="preserve">He is surrounded with peace everywhere he goes. There is peace in his heart, peace in his mind, peace in his home, peace within his parents’ lives and home, and peace in his children’s lives. </w:t>
            </w:r>
          </w:p>
          <w:p w14:paraId="2025ABC8" w14:textId="77777777" w:rsidR="000D149B" w:rsidRDefault="000D149B" w:rsidP="000D149B"/>
          <w:p w14:paraId="603BCCDB" w14:textId="77777777" w:rsidR="000D149B" w:rsidRDefault="000D149B" w:rsidP="000D149B">
            <w:r>
              <w:t>Patience, caring, and understanding exudes from him.</w:t>
            </w:r>
          </w:p>
          <w:p w14:paraId="712EC60C" w14:textId="77777777" w:rsidR="000D149B" w:rsidRDefault="000D149B" w:rsidP="000D149B"/>
          <w:p w14:paraId="2A70A80E" w14:textId="77777777" w:rsidR="000D149B" w:rsidRDefault="000D149B" w:rsidP="000D149B">
            <w:r>
              <w:t xml:space="preserve"> He brings Your Holy Spirit with him everywhere he travels and where there is confusion or strife, you cause him to bring the stability, calmness, and gentleness that is characteristic of Your Spirit.</w:t>
            </w:r>
          </w:p>
          <w:p w14:paraId="3EEBF7EE" w14:textId="77777777" w:rsidR="000D149B" w:rsidRDefault="000D149B" w:rsidP="000D149B"/>
          <w:p w14:paraId="7D932CF0" w14:textId="77777777" w:rsidR="000D149B" w:rsidRDefault="000D149B" w:rsidP="000D149B">
            <w:r>
              <w:t>Angels are camped round about him to keep him in all his ways.</w:t>
            </w:r>
          </w:p>
          <w:p w14:paraId="24481608" w14:textId="77777777" w:rsidR="00366C66" w:rsidRDefault="00366C66" w:rsidP="6195CA9A"/>
        </w:tc>
      </w:tr>
      <w:tr w:rsidR="006B6A2E" w14:paraId="64825660" w14:textId="77777777" w:rsidTr="00366C66">
        <w:trPr>
          <w:cantSplit/>
        </w:trPr>
        <w:tc>
          <w:tcPr>
            <w:tcW w:w="3325" w:type="dxa"/>
          </w:tcPr>
          <w:p w14:paraId="22FA3D89" w14:textId="77777777" w:rsidR="006B6A2E" w:rsidRPr="00212EDA" w:rsidRDefault="006B6A2E" w:rsidP="006B6A2E">
            <w:pPr>
              <w:rPr>
                <w:b/>
              </w:rPr>
            </w:pPr>
            <w:r w:rsidRPr="00212EDA">
              <w:rPr>
                <w:b/>
              </w:rPr>
              <w:lastRenderedPageBreak/>
              <w:t>Wait</w:t>
            </w:r>
          </w:p>
          <w:p w14:paraId="75177EC4" w14:textId="77777777" w:rsidR="006B6A2E" w:rsidRPr="00212EDA" w:rsidRDefault="006B6A2E" w:rsidP="006B6A2E">
            <w:pPr>
              <w:pStyle w:val="ListParagraph"/>
              <w:numPr>
                <w:ilvl w:val="0"/>
                <w:numId w:val="9"/>
              </w:numPr>
              <w:rPr>
                <w:i/>
              </w:rPr>
            </w:pPr>
            <w:r w:rsidRPr="00212EDA">
              <w:rPr>
                <w:i/>
              </w:rPr>
              <w:t>Wait patiently and silently for a few moments.</w:t>
            </w:r>
          </w:p>
          <w:p w14:paraId="216728C8" w14:textId="77777777" w:rsidR="006B6A2E" w:rsidRPr="00212EDA" w:rsidRDefault="006B6A2E" w:rsidP="006B6A2E">
            <w:pPr>
              <w:pStyle w:val="ListParagraph"/>
              <w:numPr>
                <w:ilvl w:val="0"/>
                <w:numId w:val="9"/>
              </w:numPr>
              <w:rPr>
                <w:i/>
              </w:rPr>
            </w:pPr>
            <w:r w:rsidRPr="00212EDA">
              <w:rPr>
                <w:i/>
              </w:rPr>
              <w:t xml:space="preserve">Meditate on the answer. </w:t>
            </w:r>
          </w:p>
          <w:p w14:paraId="0D9432A3" w14:textId="77777777" w:rsidR="006B6A2E" w:rsidRPr="00212EDA" w:rsidRDefault="006B6A2E" w:rsidP="006B6A2E">
            <w:pPr>
              <w:pStyle w:val="ListParagraph"/>
              <w:numPr>
                <w:ilvl w:val="0"/>
                <w:numId w:val="9"/>
              </w:numPr>
            </w:pPr>
            <w:r w:rsidRPr="00212EDA">
              <w:rPr>
                <w:i/>
              </w:rPr>
              <w:t>Visualize your situation being resolved.</w:t>
            </w:r>
          </w:p>
          <w:p w14:paraId="0967509D" w14:textId="77777777" w:rsidR="006B6A2E" w:rsidRDefault="006B6A2E" w:rsidP="006B6A2E">
            <w:pPr>
              <w:pStyle w:val="ListParagraph"/>
              <w:numPr>
                <w:ilvl w:val="0"/>
                <w:numId w:val="9"/>
              </w:numPr>
            </w:pPr>
            <w:r>
              <w:rPr>
                <w:i/>
              </w:rPr>
              <w:t>Remind yourself that the problem or issue is temporary and fleeting.</w:t>
            </w:r>
          </w:p>
        </w:tc>
        <w:tc>
          <w:tcPr>
            <w:tcW w:w="6025" w:type="dxa"/>
          </w:tcPr>
          <w:p w14:paraId="5B8C4FC1" w14:textId="77777777" w:rsidR="006B6A2E" w:rsidRDefault="006B6A2E" w:rsidP="006B6A2E"/>
          <w:p w14:paraId="30DC8C36" w14:textId="77777777" w:rsidR="006B6A2E" w:rsidRDefault="006B6A2E" w:rsidP="6195CA9A"/>
          <w:p w14:paraId="17FBB914" w14:textId="77777777" w:rsidR="006B6A2E" w:rsidRDefault="006B6A2E" w:rsidP="6195CA9A"/>
          <w:p w14:paraId="2EF7F65B" w14:textId="77777777" w:rsidR="006B6A2E" w:rsidRDefault="006B6A2E" w:rsidP="6195CA9A"/>
          <w:p w14:paraId="79B2BC79" w14:textId="77777777" w:rsidR="006B6A2E" w:rsidRDefault="006B6A2E" w:rsidP="6195CA9A"/>
          <w:p w14:paraId="58F56FBB" w14:textId="77777777" w:rsidR="006B6A2E" w:rsidRDefault="006B6A2E" w:rsidP="6195CA9A"/>
          <w:p w14:paraId="5ACC49D9" w14:textId="77777777" w:rsidR="006B6A2E" w:rsidRDefault="006B6A2E" w:rsidP="6195CA9A"/>
          <w:p w14:paraId="6A39FFC4" w14:textId="77777777" w:rsidR="006B6A2E" w:rsidRDefault="006B6A2E" w:rsidP="6195CA9A"/>
          <w:p w14:paraId="4E15FEA9" w14:textId="77777777" w:rsidR="006B6A2E" w:rsidRDefault="006B6A2E" w:rsidP="6195CA9A"/>
          <w:p w14:paraId="3CD767EB" w14:textId="77777777" w:rsidR="006B6A2E" w:rsidRDefault="006B6A2E" w:rsidP="6195CA9A"/>
          <w:p w14:paraId="2EBA8A00" w14:textId="77777777" w:rsidR="006B6A2E" w:rsidRDefault="006B6A2E" w:rsidP="6195CA9A"/>
          <w:p w14:paraId="454CDD7E" w14:textId="77777777" w:rsidR="006B6A2E" w:rsidRDefault="006B6A2E" w:rsidP="6195CA9A"/>
          <w:p w14:paraId="30DA0D28" w14:textId="77777777" w:rsidR="006B6A2E" w:rsidRDefault="006B6A2E" w:rsidP="6195CA9A"/>
          <w:p w14:paraId="38377DF7" w14:textId="77777777" w:rsidR="006B6A2E" w:rsidRDefault="006B6A2E" w:rsidP="6195CA9A"/>
          <w:p w14:paraId="43E83CAE" w14:textId="77777777" w:rsidR="006B6A2E" w:rsidRDefault="006B6A2E" w:rsidP="6195CA9A"/>
          <w:p w14:paraId="3F6CB1C8" w14:textId="77777777" w:rsidR="006B6A2E" w:rsidRDefault="006B6A2E" w:rsidP="6195CA9A"/>
          <w:p w14:paraId="47ED25F0" w14:textId="77777777" w:rsidR="006B6A2E" w:rsidRDefault="006B6A2E" w:rsidP="6195CA9A"/>
          <w:p w14:paraId="6FD551AF" w14:textId="77777777" w:rsidR="00366C66" w:rsidRDefault="00366C66" w:rsidP="6195CA9A"/>
          <w:p w14:paraId="65AB9D2F" w14:textId="77777777" w:rsidR="00366C66" w:rsidRDefault="00366C66" w:rsidP="6195CA9A"/>
          <w:p w14:paraId="03BA0299" w14:textId="77777777" w:rsidR="00366C66" w:rsidRDefault="00366C66" w:rsidP="6195CA9A"/>
          <w:p w14:paraId="120257FD" w14:textId="77777777" w:rsidR="00366C66" w:rsidRDefault="00366C66" w:rsidP="6195CA9A"/>
          <w:p w14:paraId="7EF6456B" w14:textId="77777777" w:rsidR="00366C66" w:rsidRDefault="00366C66" w:rsidP="6195CA9A"/>
          <w:p w14:paraId="48D22922" w14:textId="77777777" w:rsidR="00366C66" w:rsidRDefault="00366C66" w:rsidP="6195CA9A"/>
          <w:p w14:paraId="4180E294" w14:textId="77777777" w:rsidR="00366C66" w:rsidRDefault="00366C66" w:rsidP="6195CA9A"/>
          <w:p w14:paraId="088130D2" w14:textId="77777777" w:rsidR="006B6A2E" w:rsidRDefault="006B6A2E" w:rsidP="6195CA9A"/>
          <w:p w14:paraId="5F3A8EBA" w14:textId="77777777" w:rsidR="006B6A2E" w:rsidRDefault="006B6A2E" w:rsidP="6195CA9A"/>
        </w:tc>
      </w:tr>
      <w:tr w:rsidR="006B6A2E" w14:paraId="175A7F0B" w14:textId="77777777" w:rsidTr="00366C66">
        <w:trPr>
          <w:cantSplit/>
        </w:trPr>
        <w:tc>
          <w:tcPr>
            <w:tcW w:w="9350" w:type="dxa"/>
            <w:gridSpan w:val="2"/>
          </w:tcPr>
          <w:p w14:paraId="773894C9" w14:textId="77777777" w:rsidR="006B6A2E" w:rsidRPr="006B6A2E" w:rsidRDefault="006B6A2E" w:rsidP="006B6A2E">
            <w:pPr>
              <w:rPr>
                <w:sz w:val="32"/>
                <w:szCs w:val="32"/>
              </w:rPr>
            </w:pPr>
            <w:r w:rsidRPr="006B6A2E">
              <w:rPr>
                <w:sz w:val="32"/>
                <w:szCs w:val="32"/>
              </w:rPr>
              <w:lastRenderedPageBreak/>
              <w:t>Scripture References</w:t>
            </w:r>
          </w:p>
          <w:p w14:paraId="50B0E325" w14:textId="77777777" w:rsidR="006E1A33" w:rsidRDefault="006E1A33" w:rsidP="006E1A33">
            <w:r>
              <w:t>Provide 3 to 5 scripture references to support your confession (promises, covenants, rights as a citizen of kingdom of heaven)</w:t>
            </w:r>
          </w:p>
          <w:p w14:paraId="2D06F3A9" w14:textId="77777777" w:rsidR="006E1A33" w:rsidRDefault="006E1A33" w:rsidP="006E1A33"/>
          <w:tbl>
            <w:tblPr>
              <w:tblStyle w:val="TableGrid"/>
              <w:tblW w:w="0" w:type="auto"/>
              <w:tblLook w:val="04A0" w:firstRow="1" w:lastRow="0" w:firstColumn="1" w:lastColumn="0" w:noHBand="0" w:noVBand="1"/>
            </w:tblPr>
            <w:tblGrid>
              <w:gridCol w:w="1320"/>
              <w:gridCol w:w="7804"/>
            </w:tblGrid>
            <w:tr w:rsidR="006E1A33" w14:paraId="07C18859" w14:textId="77777777" w:rsidTr="6195CA9A">
              <w:tc>
                <w:tcPr>
                  <w:tcW w:w="1320" w:type="dxa"/>
                  <w:shd w:val="clear" w:color="auto" w:fill="F2F2F2" w:themeFill="background1" w:themeFillShade="F2"/>
                </w:tcPr>
                <w:p w14:paraId="7EBE5F7A" w14:textId="77777777" w:rsidR="006E1A33" w:rsidRPr="006B6A2E" w:rsidRDefault="006E1A33" w:rsidP="006E1A33">
                  <w:pPr>
                    <w:rPr>
                      <w:sz w:val="20"/>
                      <w:szCs w:val="20"/>
                    </w:rPr>
                  </w:pPr>
                  <w:r w:rsidRPr="006B6A2E">
                    <w:rPr>
                      <w:sz w:val="20"/>
                      <w:szCs w:val="20"/>
                    </w:rPr>
                    <w:t>Scripture Location</w:t>
                  </w:r>
                </w:p>
              </w:tc>
              <w:tc>
                <w:tcPr>
                  <w:tcW w:w="7804" w:type="dxa"/>
                  <w:shd w:val="clear" w:color="auto" w:fill="F2F2F2" w:themeFill="background1" w:themeFillShade="F2"/>
                </w:tcPr>
                <w:p w14:paraId="6861B74A" w14:textId="77777777" w:rsidR="006E1A33" w:rsidRPr="006B6A2E" w:rsidRDefault="6195CA9A" w:rsidP="6195CA9A">
                  <w:pPr>
                    <w:rPr>
                      <w:sz w:val="20"/>
                      <w:szCs w:val="20"/>
                    </w:rPr>
                  </w:pPr>
                  <w:r w:rsidRPr="6195CA9A">
                    <w:rPr>
                      <w:sz w:val="20"/>
                      <w:szCs w:val="20"/>
                    </w:rPr>
                    <w:t>Text Notes</w:t>
                  </w:r>
                </w:p>
              </w:tc>
            </w:tr>
            <w:tr w:rsidR="005408CD" w14:paraId="7A778BAB" w14:textId="77777777" w:rsidTr="00366C66">
              <w:trPr>
                <w:cantSplit/>
                <w:trHeight w:val="720"/>
              </w:trPr>
              <w:tc>
                <w:tcPr>
                  <w:tcW w:w="1320" w:type="dxa"/>
                </w:tcPr>
                <w:p w14:paraId="2F39BC81" w14:textId="77777777" w:rsidR="005408CD" w:rsidRDefault="005408CD" w:rsidP="005408C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Jeremiah 29:11</w:t>
                  </w:r>
                  <w:r>
                    <w:rPr>
                      <w:rStyle w:val="eop"/>
                      <w:rFonts w:ascii="Calibri" w:hAnsi="Calibri" w:cs="Calibri"/>
                      <w:sz w:val="22"/>
                      <w:szCs w:val="22"/>
                    </w:rPr>
                    <w:t> </w:t>
                  </w:r>
                </w:p>
                <w:p w14:paraId="2698787A" w14:textId="5501765B" w:rsidR="005408CD" w:rsidRDefault="005408CD" w:rsidP="005408CD">
                  <w:r>
                    <w:rPr>
                      <w:rStyle w:val="normaltextrun"/>
                      <w:rFonts w:ascii="Calibri" w:hAnsi="Calibri" w:cs="Calibri"/>
                    </w:rPr>
                    <w:t>(KJV)</w:t>
                  </w:r>
                  <w:r>
                    <w:rPr>
                      <w:rStyle w:val="eop"/>
                      <w:rFonts w:ascii="Calibri" w:hAnsi="Calibri" w:cs="Calibri"/>
                    </w:rPr>
                    <w:t> </w:t>
                  </w:r>
                </w:p>
              </w:tc>
              <w:tc>
                <w:tcPr>
                  <w:tcW w:w="7804" w:type="dxa"/>
                </w:tcPr>
                <w:p w14:paraId="4252B85C" w14:textId="34266490" w:rsidR="005408CD" w:rsidRDefault="005408CD" w:rsidP="005408CD">
                  <w:r>
                    <w:rPr>
                      <w:rStyle w:val="normaltextrun"/>
                      <w:rFonts w:ascii="Calibri" w:hAnsi="Calibri" w:cs="Calibri"/>
                    </w:rPr>
                    <w:t>For I know the thoughts that I think toward you, saith the Lord, thoughts of peace, and not of evil, to give you an expected end.</w:t>
                  </w:r>
                  <w:r>
                    <w:rPr>
                      <w:rStyle w:val="eop"/>
                      <w:rFonts w:ascii="Calibri" w:hAnsi="Calibri" w:cs="Calibri"/>
                    </w:rPr>
                    <w:t> </w:t>
                  </w:r>
                </w:p>
              </w:tc>
            </w:tr>
            <w:tr w:rsidR="005408CD" w14:paraId="21537830" w14:textId="77777777" w:rsidTr="00366C66">
              <w:trPr>
                <w:cantSplit/>
                <w:trHeight w:val="720"/>
              </w:trPr>
              <w:tc>
                <w:tcPr>
                  <w:tcW w:w="1320" w:type="dxa"/>
                </w:tcPr>
                <w:p w14:paraId="4FDBE089" w14:textId="77777777" w:rsidR="005408CD" w:rsidRDefault="005408CD" w:rsidP="005408C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Matthew 19: 3 – 6</w:t>
                  </w:r>
                  <w:r>
                    <w:rPr>
                      <w:rStyle w:val="eop"/>
                      <w:rFonts w:ascii="Calibri" w:hAnsi="Calibri" w:cs="Calibri"/>
                      <w:sz w:val="22"/>
                      <w:szCs w:val="22"/>
                    </w:rPr>
                    <w:t> </w:t>
                  </w:r>
                </w:p>
                <w:p w14:paraId="57360EB0" w14:textId="4141DAA3" w:rsidR="005408CD" w:rsidRDefault="005408CD" w:rsidP="005408CD">
                  <w:r>
                    <w:rPr>
                      <w:rStyle w:val="eop"/>
                      <w:rFonts w:ascii="Calibri" w:hAnsi="Calibri" w:cs="Calibri"/>
                    </w:rPr>
                    <w:t> </w:t>
                  </w:r>
                </w:p>
              </w:tc>
              <w:tc>
                <w:tcPr>
                  <w:tcW w:w="7804" w:type="dxa"/>
                </w:tcPr>
                <w:p w14:paraId="166D6427" w14:textId="77777777" w:rsidR="005408CD" w:rsidRDefault="005408CD" w:rsidP="005408C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3 The Pharisees also came unto him, tempting him, and saying unto him, </w:t>
                  </w:r>
                  <w:proofErr w:type="gramStart"/>
                  <w:r>
                    <w:rPr>
                      <w:rStyle w:val="normaltextrun"/>
                      <w:rFonts w:ascii="Calibri" w:hAnsi="Calibri" w:cs="Calibri"/>
                      <w:sz w:val="22"/>
                      <w:szCs w:val="22"/>
                    </w:rPr>
                    <w:t>Is</w:t>
                  </w:r>
                  <w:proofErr w:type="gramEnd"/>
                  <w:r>
                    <w:rPr>
                      <w:rStyle w:val="normaltextrun"/>
                      <w:rFonts w:ascii="Calibri" w:hAnsi="Calibri" w:cs="Calibri"/>
                      <w:sz w:val="22"/>
                      <w:szCs w:val="22"/>
                    </w:rPr>
                    <w:t> it lawful for a man to put away his wife for every cause?</w:t>
                  </w:r>
                  <w:r>
                    <w:rPr>
                      <w:rStyle w:val="eop"/>
                      <w:rFonts w:ascii="Calibri" w:hAnsi="Calibri" w:cs="Calibri"/>
                      <w:sz w:val="22"/>
                      <w:szCs w:val="22"/>
                    </w:rPr>
                    <w:t> </w:t>
                  </w:r>
                </w:p>
                <w:p w14:paraId="7DA7E3D6" w14:textId="77777777" w:rsidR="005408CD" w:rsidRDefault="005408CD" w:rsidP="005408C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4 And he answered and said unto them, </w:t>
                  </w:r>
                  <w:proofErr w:type="gramStart"/>
                  <w:r>
                    <w:rPr>
                      <w:rStyle w:val="normaltextrun"/>
                      <w:rFonts w:ascii="Calibri" w:hAnsi="Calibri" w:cs="Calibri"/>
                      <w:sz w:val="22"/>
                      <w:szCs w:val="22"/>
                    </w:rPr>
                    <w:t>Have</w:t>
                  </w:r>
                  <w:proofErr w:type="gramEnd"/>
                  <w:r>
                    <w:rPr>
                      <w:rStyle w:val="normaltextrun"/>
                      <w:rFonts w:ascii="Calibri" w:hAnsi="Calibri" w:cs="Calibri"/>
                      <w:sz w:val="22"/>
                      <w:szCs w:val="22"/>
                    </w:rPr>
                    <w:t> ye not read, that he which made them at the beginning made them male and female,</w:t>
                  </w:r>
                  <w:r>
                    <w:rPr>
                      <w:rStyle w:val="eop"/>
                      <w:rFonts w:ascii="Calibri" w:hAnsi="Calibri" w:cs="Calibri"/>
                      <w:sz w:val="22"/>
                      <w:szCs w:val="22"/>
                    </w:rPr>
                    <w:t> </w:t>
                  </w:r>
                </w:p>
                <w:p w14:paraId="2CDC875F" w14:textId="77777777" w:rsidR="005408CD" w:rsidRDefault="005408CD" w:rsidP="005408C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5 And said, </w:t>
                  </w:r>
                  <w:proofErr w:type="gramStart"/>
                  <w:r>
                    <w:rPr>
                      <w:rStyle w:val="normaltextrun"/>
                      <w:rFonts w:ascii="Calibri" w:hAnsi="Calibri" w:cs="Calibri"/>
                      <w:sz w:val="22"/>
                      <w:szCs w:val="22"/>
                    </w:rPr>
                    <w:t>For</w:t>
                  </w:r>
                  <w:proofErr w:type="gramEnd"/>
                  <w:r>
                    <w:rPr>
                      <w:rStyle w:val="normaltextrun"/>
                      <w:rFonts w:ascii="Calibri" w:hAnsi="Calibri" w:cs="Calibri"/>
                      <w:sz w:val="22"/>
                      <w:szCs w:val="22"/>
                    </w:rPr>
                    <w:t> this cause shall a man leave father and mother, and shall cleave to his wife: and they twain shall be one flesh?</w:t>
                  </w:r>
                  <w:r>
                    <w:rPr>
                      <w:rStyle w:val="eop"/>
                      <w:rFonts w:ascii="Calibri" w:hAnsi="Calibri" w:cs="Calibri"/>
                      <w:sz w:val="22"/>
                      <w:szCs w:val="22"/>
                    </w:rPr>
                    <w:t> </w:t>
                  </w:r>
                </w:p>
                <w:p w14:paraId="4FDE619C" w14:textId="23422074" w:rsidR="005408CD" w:rsidRDefault="005408CD" w:rsidP="005408CD">
                  <w:r>
                    <w:rPr>
                      <w:rStyle w:val="normaltextrun"/>
                      <w:rFonts w:ascii="Calibri" w:hAnsi="Calibri" w:cs="Calibri"/>
                    </w:rPr>
                    <w:t xml:space="preserve">6 Wherefore they are no more </w:t>
                  </w:r>
                  <w:proofErr w:type="gramStart"/>
                  <w:r>
                    <w:rPr>
                      <w:rStyle w:val="normaltextrun"/>
                      <w:rFonts w:ascii="Calibri" w:hAnsi="Calibri" w:cs="Calibri"/>
                    </w:rPr>
                    <w:t>twain</w:t>
                  </w:r>
                  <w:proofErr w:type="gramEnd"/>
                  <w:r>
                    <w:rPr>
                      <w:rStyle w:val="normaltextrun"/>
                      <w:rFonts w:ascii="Calibri" w:hAnsi="Calibri" w:cs="Calibri"/>
                    </w:rPr>
                    <w:t>, but one flesh. What therefore God hath joined together, let not man put asunder.</w:t>
                  </w:r>
                  <w:r>
                    <w:rPr>
                      <w:rStyle w:val="eop"/>
                      <w:rFonts w:ascii="Calibri" w:hAnsi="Calibri" w:cs="Calibri"/>
                    </w:rPr>
                    <w:t> </w:t>
                  </w:r>
                </w:p>
              </w:tc>
            </w:tr>
            <w:tr w:rsidR="006E1A33" w14:paraId="74D4BAFB" w14:textId="77777777" w:rsidTr="00366C66">
              <w:trPr>
                <w:cantSplit/>
                <w:trHeight w:val="720"/>
              </w:trPr>
              <w:tc>
                <w:tcPr>
                  <w:tcW w:w="1320" w:type="dxa"/>
                </w:tcPr>
                <w:p w14:paraId="1A368D1A" w14:textId="56157306" w:rsidR="006E1A33" w:rsidRDefault="005408CD" w:rsidP="006E1A33">
                  <w:r>
                    <w:t>Psalms 16:6</w:t>
                  </w:r>
                </w:p>
              </w:tc>
              <w:tc>
                <w:tcPr>
                  <w:tcW w:w="7804" w:type="dxa"/>
                </w:tcPr>
                <w:p w14:paraId="39CFD2BF" w14:textId="6B0CFF17" w:rsidR="006E1A33" w:rsidRDefault="005408CD" w:rsidP="006E1A33">
                  <w:r w:rsidRPr="005408CD">
                    <w:t xml:space="preserve">The boundary lines have fallen for me in pleasant places; </w:t>
                  </w:r>
                  <w:proofErr w:type="gramStart"/>
                  <w:r w:rsidRPr="005408CD">
                    <w:t>surely</w:t>
                  </w:r>
                  <w:proofErr w:type="gramEnd"/>
                  <w:r w:rsidRPr="005408CD">
                    <w:t xml:space="preserve"> I have a delightful inheritance.</w:t>
                  </w:r>
                </w:p>
              </w:tc>
            </w:tr>
            <w:tr w:rsidR="006E1A33" w14:paraId="0CDDE56F" w14:textId="77777777" w:rsidTr="00366C66">
              <w:trPr>
                <w:cantSplit/>
                <w:trHeight w:val="720"/>
              </w:trPr>
              <w:tc>
                <w:tcPr>
                  <w:tcW w:w="1320" w:type="dxa"/>
                </w:tcPr>
                <w:p w14:paraId="201627F8" w14:textId="5F084F26" w:rsidR="006E1A33" w:rsidRDefault="0009208B" w:rsidP="006E1A33">
                  <w:r w:rsidRPr="0009208B">
                    <w:t>Ps 37:23</w:t>
                  </w:r>
                </w:p>
              </w:tc>
              <w:tc>
                <w:tcPr>
                  <w:tcW w:w="7804" w:type="dxa"/>
                </w:tcPr>
                <w:p w14:paraId="0D082772" w14:textId="6D08C83E" w:rsidR="006E1A33" w:rsidRDefault="0009208B" w:rsidP="006E1A33">
                  <w:r w:rsidRPr="0009208B">
                    <w:t xml:space="preserve">23 The steps of a good man are ordered by the Lord: and he </w:t>
                  </w:r>
                  <w:proofErr w:type="spellStart"/>
                  <w:r w:rsidRPr="0009208B">
                    <w:t>delighteth</w:t>
                  </w:r>
                  <w:proofErr w:type="spellEnd"/>
                  <w:r w:rsidRPr="0009208B">
                    <w:t xml:space="preserve"> in his way.</w:t>
                  </w:r>
                </w:p>
              </w:tc>
            </w:tr>
            <w:tr w:rsidR="006E1A33" w14:paraId="3570A7EC" w14:textId="77777777" w:rsidTr="00366C66">
              <w:trPr>
                <w:cantSplit/>
                <w:trHeight w:val="720"/>
              </w:trPr>
              <w:tc>
                <w:tcPr>
                  <w:tcW w:w="1320" w:type="dxa"/>
                </w:tcPr>
                <w:p w14:paraId="37B77C76" w14:textId="55A4A50D" w:rsidR="006E1A33" w:rsidRDefault="0009208B" w:rsidP="006E1A33">
                  <w:r w:rsidRPr="0009208B">
                    <w:t>Jeremiah 29:11</w:t>
                  </w:r>
                </w:p>
              </w:tc>
              <w:tc>
                <w:tcPr>
                  <w:tcW w:w="7804" w:type="dxa"/>
                </w:tcPr>
                <w:p w14:paraId="152E89FF" w14:textId="5B3F1FAD" w:rsidR="006E1A33" w:rsidRDefault="0009208B" w:rsidP="006E1A33">
                  <w:r w:rsidRPr="0009208B">
                    <w:t>For I know the thoughts that I think toward you, saith the LORD, thoughts of peace, and not of evil, to give you an expected end.</w:t>
                  </w:r>
                </w:p>
              </w:tc>
            </w:tr>
            <w:tr w:rsidR="0009208B" w14:paraId="4A20A4C5" w14:textId="77777777" w:rsidTr="00366C66">
              <w:trPr>
                <w:cantSplit/>
                <w:trHeight w:val="720"/>
              </w:trPr>
              <w:tc>
                <w:tcPr>
                  <w:tcW w:w="1320" w:type="dxa"/>
                </w:tcPr>
                <w:p w14:paraId="113F47D3" w14:textId="3593BEEA" w:rsidR="0009208B" w:rsidRPr="0009208B" w:rsidRDefault="0009208B" w:rsidP="006E1A33">
                  <w:r w:rsidRPr="0009208B">
                    <w:t>Galatians 5:22-23</w:t>
                  </w:r>
                </w:p>
              </w:tc>
              <w:tc>
                <w:tcPr>
                  <w:tcW w:w="7804" w:type="dxa"/>
                </w:tcPr>
                <w:p w14:paraId="43B321B3" w14:textId="78831433" w:rsidR="0009208B" w:rsidRDefault="0009208B" w:rsidP="006E1A33">
                  <w:r w:rsidRPr="0009208B">
                    <w:t>22 But the fruit of the Spirit is love, joy, peace, forbearance, kindness, goodness, faithfulness, 23 gentleness and self-control. Against such things there is no law.</w:t>
                  </w:r>
                </w:p>
              </w:tc>
            </w:tr>
            <w:tr w:rsidR="0009208B" w14:paraId="573AAF26" w14:textId="77777777" w:rsidTr="00366C66">
              <w:trPr>
                <w:cantSplit/>
                <w:trHeight w:val="720"/>
              </w:trPr>
              <w:tc>
                <w:tcPr>
                  <w:tcW w:w="1320" w:type="dxa"/>
                </w:tcPr>
                <w:p w14:paraId="615E041D" w14:textId="6AEBD860" w:rsidR="0009208B" w:rsidRPr="0009208B" w:rsidRDefault="0009208B" w:rsidP="006E1A33">
                  <w:r w:rsidRPr="0009208B">
                    <w:t>Isaiah 54:17</w:t>
                  </w:r>
                </w:p>
              </w:tc>
              <w:tc>
                <w:tcPr>
                  <w:tcW w:w="7804" w:type="dxa"/>
                </w:tcPr>
                <w:p w14:paraId="498022A4" w14:textId="77777777" w:rsidR="0009208B" w:rsidRDefault="0009208B" w:rsidP="0009208B">
                  <w:r>
                    <w:t>No weapon formed against you shall prosper,</w:t>
                  </w:r>
                </w:p>
                <w:p w14:paraId="53BDDCFF" w14:textId="77777777" w:rsidR="0009208B" w:rsidRDefault="0009208B" w:rsidP="0009208B">
                  <w:r>
                    <w:t>And every tongue which rises against you in judgment</w:t>
                  </w:r>
                </w:p>
                <w:p w14:paraId="35D4004C" w14:textId="77777777" w:rsidR="0009208B" w:rsidRDefault="0009208B" w:rsidP="0009208B">
                  <w:r>
                    <w:t>You shall condemn.</w:t>
                  </w:r>
                </w:p>
                <w:p w14:paraId="211C3F66" w14:textId="77777777" w:rsidR="0009208B" w:rsidRDefault="0009208B" w:rsidP="0009208B">
                  <w:r>
                    <w:t>This is the heritage of the servants of the Lord,</w:t>
                  </w:r>
                </w:p>
                <w:p w14:paraId="53B8F316" w14:textId="77777777" w:rsidR="0009208B" w:rsidRDefault="0009208B" w:rsidP="0009208B">
                  <w:r>
                    <w:t>And their righteousness is from Me,”</w:t>
                  </w:r>
                </w:p>
                <w:p w14:paraId="6ED0B19C" w14:textId="79527452" w:rsidR="0009208B" w:rsidRDefault="0009208B" w:rsidP="0009208B">
                  <w:r>
                    <w:t>Says the Lord.</w:t>
                  </w:r>
                </w:p>
              </w:tc>
            </w:tr>
            <w:tr w:rsidR="0009208B" w14:paraId="69DAF46C" w14:textId="77777777" w:rsidTr="00366C66">
              <w:trPr>
                <w:cantSplit/>
                <w:trHeight w:val="720"/>
              </w:trPr>
              <w:tc>
                <w:tcPr>
                  <w:tcW w:w="1320" w:type="dxa"/>
                </w:tcPr>
                <w:p w14:paraId="015E19DA" w14:textId="2E55BF60" w:rsidR="0009208B" w:rsidRPr="0009208B" w:rsidRDefault="0009208B" w:rsidP="006E1A33">
                  <w:r w:rsidRPr="0009208B">
                    <w:t>Isaiah 1:16-20</w:t>
                  </w:r>
                </w:p>
              </w:tc>
              <w:tc>
                <w:tcPr>
                  <w:tcW w:w="7804" w:type="dxa"/>
                </w:tcPr>
                <w:p w14:paraId="381D43DA" w14:textId="77777777" w:rsidR="0009208B" w:rsidRDefault="0009208B" w:rsidP="0009208B">
                  <w:r>
                    <w:t xml:space="preserve">16 Wash you, make you clean; put away the evil of your doings from before </w:t>
                  </w:r>
                  <w:proofErr w:type="gramStart"/>
                  <w:r>
                    <w:t>mine</w:t>
                  </w:r>
                  <w:proofErr w:type="gramEnd"/>
                  <w:r>
                    <w:t xml:space="preserve"> eyes; cease to do evil;</w:t>
                  </w:r>
                </w:p>
                <w:p w14:paraId="55C0C99A" w14:textId="77777777" w:rsidR="0009208B" w:rsidRDefault="0009208B" w:rsidP="0009208B"/>
                <w:p w14:paraId="6002F6C1" w14:textId="77777777" w:rsidR="0009208B" w:rsidRDefault="0009208B" w:rsidP="0009208B">
                  <w:r>
                    <w:t>17 Learn to do well; seek judgment, relieve the oppressed, judge the fatherless, plead for the widow.</w:t>
                  </w:r>
                </w:p>
                <w:p w14:paraId="6CC133D6" w14:textId="77777777" w:rsidR="0009208B" w:rsidRDefault="0009208B" w:rsidP="0009208B"/>
                <w:p w14:paraId="4AEE7DE5" w14:textId="77777777" w:rsidR="0009208B" w:rsidRDefault="0009208B" w:rsidP="0009208B">
                  <w:r>
                    <w:t xml:space="preserve">18 Come now, and let us reason together, saith the Lord: though your sins </w:t>
                  </w:r>
                  <w:proofErr w:type="gramStart"/>
                  <w:r>
                    <w:t>be as</w:t>
                  </w:r>
                  <w:proofErr w:type="gramEnd"/>
                  <w:r>
                    <w:t xml:space="preserve"> scarlet, they shall be as white as snow; though they be red like crimson, they shall be </w:t>
                  </w:r>
                  <w:proofErr w:type="gramStart"/>
                  <w:r>
                    <w:t>as</w:t>
                  </w:r>
                  <w:proofErr w:type="gramEnd"/>
                  <w:r>
                    <w:t xml:space="preserve"> wool.</w:t>
                  </w:r>
                </w:p>
                <w:p w14:paraId="3A609C6C" w14:textId="77777777" w:rsidR="0009208B" w:rsidRDefault="0009208B" w:rsidP="0009208B"/>
                <w:p w14:paraId="275DBA18" w14:textId="77777777" w:rsidR="0009208B" w:rsidRDefault="0009208B" w:rsidP="0009208B">
                  <w:r>
                    <w:t>19 If ye be willing and obedient, ye shall eat the good of the land:</w:t>
                  </w:r>
                </w:p>
                <w:p w14:paraId="51B902E9" w14:textId="77777777" w:rsidR="0009208B" w:rsidRDefault="0009208B" w:rsidP="0009208B"/>
                <w:p w14:paraId="121279E5" w14:textId="41B17677" w:rsidR="0009208B" w:rsidRDefault="0009208B" w:rsidP="0009208B">
                  <w:r>
                    <w:lastRenderedPageBreak/>
                    <w:t>20 But if ye refuse and rebel, ye shall be devoured with the sword: for the mouth of the Lord hath spoken it</w:t>
                  </w:r>
                </w:p>
              </w:tc>
            </w:tr>
          </w:tbl>
          <w:p w14:paraId="3DE6C99F" w14:textId="77777777" w:rsidR="006E1A33" w:rsidRDefault="006E1A33" w:rsidP="006E1A33"/>
          <w:p w14:paraId="59D1BE23" w14:textId="77777777" w:rsidR="006E1A33" w:rsidRDefault="006E1A33" w:rsidP="006E1A33">
            <w:r>
              <w:t xml:space="preserve">Provide 3 to 5 scripture references of examples of how the </w:t>
            </w:r>
            <w:proofErr w:type="gramStart"/>
            <w:r>
              <w:t>Father</w:t>
            </w:r>
            <w:proofErr w:type="gramEnd"/>
            <w:r>
              <w:t xml:space="preserve"> moved on the behalf of other people in the Bible that experienced a similar problem/issue.</w:t>
            </w:r>
          </w:p>
          <w:p w14:paraId="5E783BB3" w14:textId="77777777" w:rsidR="006E1A33" w:rsidRDefault="006E1A33" w:rsidP="006E1A33"/>
          <w:tbl>
            <w:tblPr>
              <w:tblStyle w:val="TableGrid"/>
              <w:tblW w:w="0" w:type="auto"/>
              <w:tblLook w:val="04A0" w:firstRow="1" w:lastRow="0" w:firstColumn="1" w:lastColumn="0" w:noHBand="0" w:noVBand="1"/>
            </w:tblPr>
            <w:tblGrid>
              <w:gridCol w:w="1355"/>
              <w:gridCol w:w="7769"/>
            </w:tblGrid>
            <w:tr w:rsidR="006E1A33" w14:paraId="6064A340" w14:textId="77777777" w:rsidTr="0009208B">
              <w:tc>
                <w:tcPr>
                  <w:tcW w:w="1355" w:type="dxa"/>
                  <w:shd w:val="clear" w:color="auto" w:fill="F2F2F2" w:themeFill="background1" w:themeFillShade="F2"/>
                </w:tcPr>
                <w:p w14:paraId="45972CF3" w14:textId="77777777" w:rsidR="006E1A33" w:rsidRPr="006B6A2E" w:rsidRDefault="006E1A33" w:rsidP="006E1A33">
                  <w:pPr>
                    <w:rPr>
                      <w:sz w:val="20"/>
                      <w:szCs w:val="20"/>
                    </w:rPr>
                  </w:pPr>
                  <w:r w:rsidRPr="006B6A2E">
                    <w:rPr>
                      <w:sz w:val="20"/>
                      <w:szCs w:val="20"/>
                    </w:rPr>
                    <w:t>Scripture Location</w:t>
                  </w:r>
                </w:p>
              </w:tc>
              <w:tc>
                <w:tcPr>
                  <w:tcW w:w="7769" w:type="dxa"/>
                  <w:shd w:val="clear" w:color="auto" w:fill="F2F2F2" w:themeFill="background1" w:themeFillShade="F2"/>
                </w:tcPr>
                <w:p w14:paraId="53A447D5" w14:textId="77777777" w:rsidR="006E1A33" w:rsidRPr="006B6A2E" w:rsidRDefault="006E1A33" w:rsidP="006E1A33">
                  <w:pPr>
                    <w:rPr>
                      <w:sz w:val="20"/>
                      <w:szCs w:val="20"/>
                    </w:rPr>
                  </w:pPr>
                  <w:r w:rsidRPr="006B6A2E">
                    <w:rPr>
                      <w:sz w:val="20"/>
                      <w:szCs w:val="20"/>
                    </w:rPr>
                    <w:t>Text</w:t>
                  </w:r>
                </w:p>
              </w:tc>
            </w:tr>
            <w:tr w:rsidR="006E1A33" w14:paraId="0CAF6033" w14:textId="77777777" w:rsidTr="0009208B">
              <w:trPr>
                <w:trHeight w:val="720"/>
              </w:trPr>
              <w:tc>
                <w:tcPr>
                  <w:tcW w:w="1355" w:type="dxa"/>
                </w:tcPr>
                <w:p w14:paraId="0FD7A52C" w14:textId="0BAD0942" w:rsidR="006E1A33" w:rsidRDefault="0009208B" w:rsidP="006E1A33">
                  <w:r w:rsidRPr="0009208B">
                    <w:t>Sarah (Genesis 18)</w:t>
                  </w:r>
                </w:p>
              </w:tc>
              <w:tc>
                <w:tcPr>
                  <w:tcW w:w="7769" w:type="dxa"/>
                </w:tcPr>
                <w:p w14:paraId="08807AEF" w14:textId="77777777" w:rsidR="0009208B" w:rsidRPr="0009208B" w:rsidRDefault="0009208B" w:rsidP="0009208B">
                  <w:proofErr w:type="gramStart"/>
                  <w:r w:rsidRPr="0009208B">
                    <w:t xml:space="preserve">  </w:t>
                  </w:r>
                  <w:r w:rsidRPr="0009208B">
                    <w:rPr>
                      <w:b/>
                      <w:bCs/>
                    </w:rPr>
                    <w:t>Reference</w:t>
                  </w:r>
                  <w:proofErr w:type="gramEnd"/>
                  <w:r w:rsidRPr="0009208B">
                    <w:rPr>
                      <w:b/>
                      <w:bCs/>
                    </w:rPr>
                    <w:t>:</w:t>
                  </w:r>
                  <w:r w:rsidRPr="0009208B">
                    <w:t xml:space="preserve"> Book of Genesis 18:9–15 </w:t>
                  </w:r>
                </w:p>
                <w:p w14:paraId="43F8CE48" w14:textId="77777777" w:rsidR="0009208B" w:rsidRPr="0009208B" w:rsidRDefault="0009208B" w:rsidP="0009208B">
                  <w:proofErr w:type="gramStart"/>
                  <w:r w:rsidRPr="0009208B">
                    <w:t xml:space="preserve">  </w:t>
                  </w:r>
                  <w:r w:rsidRPr="0009208B">
                    <w:rPr>
                      <w:b/>
                      <w:bCs/>
                    </w:rPr>
                    <w:t>What</w:t>
                  </w:r>
                  <w:proofErr w:type="gramEnd"/>
                  <w:r w:rsidRPr="0009208B">
                    <w:rPr>
                      <w:b/>
                      <w:bCs/>
                    </w:rPr>
                    <w:t xml:space="preserve"> we see:</w:t>
                  </w:r>
                  <w:r w:rsidRPr="0009208B">
                    <w:t xml:space="preserve"> Though her direct prayers aren’t recorded, she participates in a life shaped by God’s promises with Abraham. </w:t>
                  </w:r>
                </w:p>
                <w:p w14:paraId="3B0E877C" w14:textId="77777777" w:rsidR="0009208B" w:rsidRPr="0009208B" w:rsidRDefault="0009208B" w:rsidP="0009208B">
                  <w:proofErr w:type="gramStart"/>
                  <w:r w:rsidRPr="0009208B">
                    <w:t xml:space="preserve">  </w:t>
                  </w:r>
                  <w:r w:rsidRPr="0009208B">
                    <w:rPr>
                      <w:b/>
                      <w:bCs/>
                    </w:rPr>
                    <w:t>New</w:t>
                  </w:r>
                  <w:proofErr w:type="gramEnd"/>
                  <w:r w:rsidRPr="0009208B">
                    <w:rPr>
                      <w:b/>
                      <w:bCs/>
                    </w:rPr>
                    <w:t xml:space="preserve"> Testament insight:</w:t>
                  </w:r>
                  <w:r w:rsidRPr="0009208B">
                    <w:t xml:space="preserve"> In First Epistle of Peter 3:5–6, she is honored for her faith and respect toward her husband. </w:t>
                  </w:r>
                </w:p>
                <w:p w14:paraId="5EE83112" w14:textId="37706608" w:rsidR="006E1A33" w:rsidRDefault="0009208B" w:rsidP="0009208B">
                  <w:proofErr w:type="gramStart"/>
                  <w:r w:rsidRPr="0009208B">
                    <w:t xml:space="preserve">  </w:t>
                  </w:r>
                  <w:r w:rsidRPr="0009208B">
                    <w:rPr>
                      <w:b/>
                      <w:bCs/>
                    </w:rPr>
                    <w:t>Key</w:t>
                  </w:r>
                  <w:proofErr w:type="gramEnd"/>
                  <w:r w:rsidRPr="0009208B">
                    <w:rPr>
                      <w:b/>
                      <w:bCs/>
                    </w:rPr>
                    <w:t xml:space="preserve"> takeaway:</w:t>
                  </w:r>
                  <w:r w:rsidRPr="0009208B">
                    <w:t xml:space="preserve"> A wife’s faith in God’s promises impacts her marriage.</w:t>
                  </w:r>
                </w:p>
              </w:tc>
            </w:tr>
            <w:tr w:rsidR="006E1A33" w14:paraId="768144F2" w14:textId="77777777" w:rsidTr="0009208B">
              <w:trPr>
                <w:trHeight w:val="720"/>
              </w:trPr>
              <w:tc>
                <w:tcPr>
                  <w:tcW w:w="1355" w:type="dxa"/>
                </w:tcPr>
                <w:p w14:paraId="3F0A4424" w14:textId="4CBF7CD3" w:rsidR="006E1A33" w:rsidRDefault="0009208B" w:rsidP="006E1A33">
                  <w:r w:rsidRPr="0009208B">
                    <w:t>Proverbs 31 Woman</w:t>
                  </w:r>
                </w:p>
              </w:tc>
              <w:tc>
                <w:tcPr>
                  <w:tcW w:w="7769" w:type="dxa"/>
                </w:tcPr>
                <w:p w14:paraId="39DD2385" w14:textId="77777777" w:rsidR="0009208B" w:rsidRPr="0009208B" w:rsidRDefault="0009208B" w:rsidP="0009208B">
                  <w:proofErr w:type="gramStart"/>
                  <w:r w:rsidRPr="0009208B">
                    <w:t xml:space="preserve">  </w:t>
                  </w:r>
                  <w:r w:rsidRPr="0009208B">
                    <w:rPr>
                      <w:b/>
                      <w:bCs/>
                    </w:rPr>
                    <w:t>Reference</w:t>
                  </w:r>
                  <w:proofErr w:type="gramEnd"/>
                  <w:r w:rsidRPr="0009208B">
                    <w:rPr>
                      <w:b/>
                      <w:bCs/>
                    </w:rPr>
                    <w:t>:</w:t>
                  </w:r>
                  <w:r w:rsidRPr="0009208B">
                    <w:t xml:space="preserve"> Book of Proverbs 31:10–31 </w:t>
                  </w:r>
                </w:p>
                <w:p w14:paraId="73A886A5" w14:textId="77777777" w:rsidR="0009208B" w:rsidRPr="0009208B" w:rsidRDefault="0009208B" w:rsidP="0009208B">
                  <w:proofErr w:type="gramStart"/>
                  <w:r w:rsidRPr="0009208B">
                    <w:t xml:space="preserve">  </w:t>
                  </w:r>
                  <w:r w:rsidRPr="0009208B">
                    <w:rPr>
                      <w:b/>
                      <w:bCs/>
                    </w:rPr>
                    <w:t>What</w:t>
                  </w:r>
                  <w:proofErr w:type="gramEnd"/>
                  <w:r w:rsidRPr="0009208B">
                    <w:rPr>
                      <w:b/>
                      <w:bCs/>
                    </w:rPr>
                    <w:t xml:space="preserve"> she does:</w:t>
                  </w:r>
                  <w:r w:rsidRPr="0009208B">
                    <w:t xml:space="preserve"> While not a recorded prayer, her life reflects reverence for God and diligence. </w:t>
                  </w:r>
                </w:p>
                <w:p w14:paraId="23426646" w14:textId="77777777" w:rsidR="0009208B" w:rsidRPr="0009208B" w:rsidRDefault="0009208B" w:rsidP="0009208B">
                  <w:proofErr w:type="gramStart"/>
                  <w:r w:rsidRPr="0009208B">
                    <w:t xml:space="preserve">  </w:t>
                  </w:r>
                  <w:r w:rsidRPr="0009208B">
                    <w:rPr>
                      <w:b/>
                      <w:bCs/>
                    </w:rPr>
                    <w:t>Connection</w:t>
                  </w:r>
                  <w:proofErr w:type="gramEnd"/>
                  <w:r w:rsidRPr="0009208B">
                    <w:rPr>
                      <w:b/>
                      <w:bCs/>
                    </w:rPr>
                    <w:t xml:space="preserve"> to her husband:</w:t>
                  </w:r>
                  <w:r w:rsidRPr="0009208B">
                    <w:t xml:space="preserve"> “Her husband is respected at the city gate…” (v.23) </w:t>
                  </w:r>
                </w:p>
                <w:p w14:paraId="07E4FB17" w14:textId="455A487F" w:rsidR="006E1A33" w:rsidRDefault="0009208B" w:rsidP="0009208B">
                  <w:proofErr w:type="gramStart"/>
                  <w:r w:rsidRPr="0009208B">
                    <w:t xml:space="preserve">  </w:t>
                  </w:r>
                  <w:r w:rsidRPr="0009208B">
                    <w:rPr>
                      <w:b/>
                      <w:bCs/>
                    </w:rPr>
                    <w:t>Key</w:t>
                  </w:r>
                  <w:proofErr w:type="gramEnd"/>
                  <w:r w:rsidRPr="0009208B">
                    <w:rPr>
                      <w:b/>
                      <w:bCs/>
                    </w:rPr>
                    <w:t xml:space="preserve"> takeaway:</w:t>
                  </w:r>
                  <w:r w:rsidRPr="0009208B">
                    <w:t xml:space="preserve"> A godly woman’s character and devotion to God uplift her husband’s reputation and life.</w:t>
                  </w:r>
                </w:p>
              </w:tc>
            </w:tr>
            <w:tr w:rsidR="006E1A33" w14:paraId="5D5CA084" w14:textId="77777777" w:rsidTr="0009208B">
              <w:trPr>
                <w:trHeight w:val="720"/>
              </w:trPr>
              <w:tc>
                <w:tcPr>
                  <w:tcW w:w="1355" w:type="dxa"/>
                </w:tcPr>
                <w:p w14:paraId="583EDC77" w14:textId="551F5E09" w:rsidR="006E1A33" w:rsidRDefault="0009208B" w:rsidP="006E1A33">
                  <w:r w:rsidRPr="0009208B">
                    <w:t>Esther (Esther 4–5)</w:t>
                  </w:r>
                </w:p>
              </w:tc>
              <w:tc>
                <w:tcPr>
                  <w:tcW w:w="7769" w:type="dxa"/>
                </w:tcPr>
                <w:p w14:paraId="45627496" w14:textId="77777777" w:rsidR="0009208B" w:rsidRPr="0009208B" w:rsidRDefault="0009208B" w:rsidP="0009208B">
                  <w:proofErr w:type="gramStart"/>
                  <w:r w:rsidRPr="0009208B">
                    <w:t xml:space="preserve">  </w:t>
                  </w:r>
                  <w:r w:rsidRPr="0009208B">
                    <w:rPr>
                      <w:b/>
                      <w:bCs/>
                    </w:rPr>
                    <w:t>Reference</w:t>
                  </w:r>
                  <w:proofErr w:type="gramEnd"/>
                  <w:r w:rsidRPr="0009208B">
                    <w:rPr>
                      <w:b/>
                      <w:bCs/>
                    </w:rPr>
                    <w:t>:</w:t>
                  </w:r>
                  <w:r w:rsidRPr="0009208B">
                    <w:t xml:space="preserve"> Book of Esther </w:t>
                  </w:r>
                </w:p>
                <w:p w14:paraId="6D1F6E4A" w14:textId="77777777" w:rsidR="0009208B" w:rsidRPr="0009208B" w:rsidRDefault="0009208B" w:rsidP="0009208B">
                  <w:proofErr w:type="gramStart"/>
                  <w:r w:rsidRPr="0009208B">
                    <w:t xml:space="preserve">  </w:t>
                  </w:r>
                  <w:r w:rsidRPr="0009208B">
                    <w:rPr>
                      <w:b/>
                      <w:bCs/>
                    </w:rPr>
                    <w:t>What</w:t>
                  </w:r>
                  <w:proofErr w:type="gramEnd"/>
                  <w:r w:rsidRPr="0009208B">
                    <w:rPr>
                      <w:b/>
                      <w:bCs/>
                    </w:rPr>
                    <w:t xml:space="preserve"> she did:</w:t>
                  </w:r>
                  <w:r w:rsidRPr="0009208B">
                    <w:t xml:space="preserve"> Esther fasted and prayed before approaching the king. </w:t>
                  </w:r>
                </w:p>
                <w:p w14:paraId="69D6F7E1" w14:textId="77777777" w:rsidR="0009208B" w:rsidRPr="0009208B" w:rsidRDefault="0009208B" w:rsidP="0009208B">
                  <w:proofErr w:type="gramStart"/>
                  <w:r w:rsidRPr="0009208B">
                    <w:t xml:space="preserve">  </w:t>
                  </w:r>
                  <w:r w:rsidRPr="0009208B">
                    <w:rPr>
                      <w:b/>
                      <w:bCs/>
                    </w:rPr>
                    <w:t>Connection</w:t>
                  </w:r>
                  <w:proofErr w:type="gramEnd"/>
                  <w:r w:rsidRPr="0009208B">
                    <w:rPr>
                      <w:b/>
                      <w:bCs/>
                    </w:rPr>
                    <w:t xml:space="preserve"> to her husband (King Ahasuerus):</w:t>
                  </w:r>
                  <w:r w:rsidRPr="0009208B">
                    <w:t xml:space="preserve"> Her spiritual preparation influenced how she approached her husband and ultimately saved her people. </w:t>
                  </w:r>
                </w:p>
                <w:p w14:paraId="7E9CB870" w14:textId="76F05B43" w:rsidR="006E1A33" w:rsidRDefault="0009208B" w:rsidP="0009208B">
                  <w:proofErr w:type="gramStart"/>
                  <w:r w:rsidRPr="0009208B">
                    <w:t xml:space="preserve">  </w:t>
                  </w:r>
                  <w:r w:rsidRPr="0009208B">
                    <w:rPr>
                      <w:b/>
                      <w:bCs/>
                    </w:rPr>
                    <w:t>Key</w:t>
                  </w:r>
                  <w:proofErr w:type="gramEnd"/>
                  <w:r w:rsidRPr="0009208B">
                    <w:rPr>
                      <w:b/>
                      <w:bCs/>
                    </w:rPr>
                    <w:t xml:space="preserve"> takeaway:</w:t>
                  </w:r>
                  <w:r w:rsidRPr="0009208B">
                    <w:t xml:space="preserve"> Prayer prepares a wife to approach her husband with wisdom, courage, and favor.</w:t>
                  </w:r>
                </w:p>
              </w:tc>
            </w:tr>
            <w:tr w:rsidR="006E1A33" w14:paraId="1EA9C2D3" w14:textId="77777777" w:rsidTr="0009208B">
              <w:trPr>
                <w:trHeight w:val="720"/>
              </w:trPr>
              <w:tc>
                <w:tcPr>
                  <w:tcW w:w="1355" w:type="dxa"/>
                </w:tcPr>
                <w:p w14:paraId="4586BD4C" w14:textId="23F0C571" w:rsidR="006E1A33" w:rsidRDefault="0009208B" w:rsidP="006E1A33">
                  <w:r w:rsidRPr="0009208B">
                    <w:t>The Shunammite Woman (2 Kings 4:8–37)</w:t>
                  </w:r>
                </w:p>
              </w:tc>
              <w:tc>
                <w:tcPr>
                  <w:tcW w:w="7769" w:type="dxa"/>
                </w:tcPr>
                <w:p w14:paraId="3EE801E5" w14:textId="77777777" w:rsidR="0009208B" w:rsidRPr="0009208B" w:rsidRDefault="0009208B" w:rsidP="0009208B">
                  <w:proofErr w:type="gramStart"/>
                  <w:r w:rsidRPr="0009208B">
                    <w:t xml:space="preserve">  </w:t>
                  </w:r>
                  <w:r w:rsidRPr="0009208B">
                    <w:rPr>
                      <w:b/>
                      <w:bCs/>
                    </w:rPr>
                    <w:t>Reference</w:t>
                  </w:r>
                  <w:proofErr w:type="gramEnd"/>
                  <w:r w:rsidRPr="0009208B">
                    <w:rPr>
                      <w:b/>
                      <w:bCs/>
                    </w:rPr>
                    <w:t>:</w:t>
                  </w:r>
                  <w:r w:rsidRPr="0009208B">
                    <w:t xml:space="preserve"> Second Book of Kings </w:t>
                  </w:r>
                </w:p>
                <w:p w14:paraId="659D9404" w14:textId="77777777" w:rsidR="0009208B" w:rsidRPr="0009208B" w:rsidRDefault="0009208B" w:rsidP="0009208B">
                  <w:proofErr w:type="gramStart"/>
                  <w:r w:rsidRPr="0009208B">
                    <w:t xml:space="preserve">  </w:t>
                  </w:r>
                  <w:r w:rsidRPr="0009208B">
                    <w:rPr>
                      <w:b/>
                      <w:bCs/>
                    </w:rPr>
                    <w:t>What</w:t>
                  </w:r>
                  <w:proofErr w:type="gramEnd"/>
                  <w:r w:rsidRPr="0009208B">
                    <w:rPr>
                      <w:b/>
                      <w:bCs/>
                    </w:rPr>
                    <w:t xml:space="preserve"> she did:</w:t>
                  </w:r>
                  <w:r w:rsidRPr="0009208B">
                    <w:t xml:space="preserve"> She showed great faith and persistence when her son died, seeking God through the prophet Elisha. </w:t>
                  </w:r>
                </w:p>
                <w:p w14:paraId="694457E2" w14:textId="77777777" w:rsidR="0009208B" w:rsidRPr="0009208B" w:rsidRDefault="0009208B" w:rsidP="0009208B">
                  <w:proofErr w:type="gramStart"/>
                  <w:r w:rsidRPr="0009208B">
                    <w:t xml:space="preserve">  </w:t>
                  </w:r>
                  <w:r w:rsidRPr="0009208B">
                    <w:rPr>
                      <w:b/>
                      <w:bCs/>
                    </w:rPr>
                    <w:t>Connection</w:t>
                  </w:r>
                  <w:proofErr w:type="gramEnd"/>
                  <w:r w:rsidRPr="0009208B">
                    <w:rPr>
                      <w:b/>
                      <w:bCs/>
                    </w:rPr>
                    <w:t xml:space="preserve"> to her husband:</w:t>
                  </w:r>
                  <w:r w:rsidRPr="0009208B">
                    <w:t xml:space="preserve"> She led spiritually in a crisis, bringing God’s power into her household. </w:t>
                  </w:r>
                </w:p>
                <w:p w14:paraId="5D18E22D" w14:textId="7DEC71A8" w:rsidR="006E1A33" w:rsidRDefault="0009208B" w:rsidP="0009208B">
                  <w:proofErr w:type="gramStart"/>
                  <w:r w:rsidRPr="0009208B">
                    <w:t xml:space="preserve">  </w:t>
                  </w:r>
                  <w:r w:rsidRPr="0009208B">
                    <w:rPr>
                      <w:b/>
                      <w:bCs/>
                    </w:rPr>
                    <w:t>Key</w:t>
                  </w:r>
                  <w:proofErr w:type="gramEnd"/>
                  <w:r w:rsidRPr="0009208B">
                    <w:rPr>
                      <w:b/>
                      <w:bCs/>
                    </w:rPr>
                    <w:t xml:space="preserve"> takeaway:</w:t>
                  </w:r>
                  <w:r w:rsidRPr="0009208B">
                    <w:t xml:space="preserve"> A woman’s faith and persistence in seeking God can cover and strengthen her family—including her husband.</w:t>
                  </w:r>
                </w:p>
              </w:tc>
            </w:tr>
            <w:tr w:rsidR="006E1A33" w14:paraId="7C70C3A0" w14:textId="77777777" w:rsidTr="0009208B">
              <w:trPr>
                <w:trHeight w:val="720"/>
              </w:trPr>
              <w:tc>
                <w:tcPr>
                  <w:tcW w:w="1355" w:type="dxa"/>
                </w:tcPr>
                <w:p w14:paraId="71A3D065" w14:textId="016283A8" w:rsidR="006E1A33" w:rsidRDefault="0009208B" w:rsidP="006E1A33">
                  <w:r w:rsidRPr="0009208B">
                    <w:t>Abigail (1 Samuel 25)</w:t>
                  </w:r>
                </w:p>
              </w:tc>
              <w:tc>
                <w:tcPr>
                  <w:tcW w:w="7769" w:type="dxa"/>
                </w:tcPr>
                <w:p w14:paraId="164C2525" w14:textId="77777777" w:rsidR="0009208B" w:rsidRPr="0009208B" w:rsidRDefault="0009208B" w:rsidP="0009208B">
                  <w:proofErr w:type="gramStart"/>
                  <w:r w:rsidRPr="0009208B">
                    <w:t xml:space="preserve">  </w:t>
                  </w:r>
                  <w:r w:rsidRPr="0009208B">
                    <w:rPr>
                      <w:b/>
                      <w:bCs/>
                    </w:rPr>
                    <w:t>Reference</w:t>
                  </w:r>
                  <w:proofErr w:type="gramEnd"/>
                  <w:r w:rsidRPr="0009208B">
                    <w:rPr>
                      <w:b/>
                      <w:bCs/>
                    </w:rPr>
                    <w:t>:</w:t>
                  </w:r>
                  <w:r w:rsidRPr="0009208B">
                    <w:t xml:space="preserve"> First Book of Samuel 25:23–31 </w:t>
                  </w:r>
                </w:p>
                <w:p w14:paraId="0239C4D4" w14:textId="77777777" w:rsidR="0009208B" w:rsidRPr="0009208B" w:rsidRDefault="0009208B" w:rsidP="0009208B">
                  <w:proofErr w:type="gramStart"/>
                  <w:r w:rsidRPr="0009208B">
                    <w:t xml:space="preserve">  </w:t>
                  </w:r>
                  <w:r w:rsidRPr="0009208B">
                    <w:rPr>
                      <w:b/>
                      <w:bCs/>
                    </w:rPr>
                    <w:t>What</w:t>
                  </w:r>
                  <w:proofErr w:type="gramEnd"/>
                  <w:r w:rsidRPr="0009208B">
                    <w:rPr>
                      <w:b/>
                      <w:bCs/>
                    </w:rPr>
                    <w:t xml:space="preserve"> she did:</w:t>
                  </w:r>
                  <w:r w:rsidRPr="0009208B">
                    <w:t xml:space="preserve"> Abigail acted with wisdom and humility to intervene when her husband Nabal made a reckless decision that could have led to disaster. </w:t>
                  </w:r>
                </w:p>
                <w:p w14:paraId="7D4097F5" w14:textId="77777777" w:rsidR="0009208B" w:rsidRPr="0009208B" w:rsidRDefault="0009208B" w:rsidP="0009208B">
                  <w:proofErr w:type="gramStart"/>
                  <w:r w:rsidRPr="0009208B">
                    <w:t xml:space="preserve">  </w:t>
                  </w:r>
                  <w:r w:rsidRPr="0009208B">
                    <w:rPr>
                      <w:b/>
                      <w:bCs/>
                    </w:rPr>
                    <w:t>Connection</w:t>
                  </w:r>
                  <w:proofErr w:type="gramEnd"/>
                  <w:r w:rsidRPr="0009208B">
                    <w:rPr>
                      <w:b/>
                      <w:bCs/>
                    </w:rPr>
                    <w:t xml:space="preserve"> to her husband:</w:t>
                  </w:r>
                  <w:r w:rsidRPr="0009208B">
                    <w:t xml:space="preserve"> While her prayer isn’t recorded word-for-word, her actions reflect intercession—standing in the gap to prevent harm. </w:t>
                  </w:r>
                </w:p>
                <w:p w14:paraId="347EB84A" w14:textId="321292E2" w:rsidR="006E1A33" w:rsidRDefault="0009208B" w:rsidP="0009208B">
                  <w:proofErr w:type="gramStart"/>
                  <w:r w:rsidRPr="0009208B">
                    <w:t xml:space="preserve">  </w:t>
                  </w:r>
                  <w:r w:rsidRPr="0009208B">
                    <w:rPr>
                      <w:b/>
                      <w:bCs/>
                    </w:rPr>
                    <w:t>Key</w:t>
                  </w:r>
                  <w:proofErr w:type="gramEnd"/>
                  <w:r w:rsidRPr="0009208B">
                    <w:rPr>
                      <w:b/>
                      <w:bCs/>
                    </w:rPr>
                    <w:t xml:space="preserve"> takeaway:</w:t>
                  </w:r>
                  <w:r w:rsidRPr="0009208B">
                    <w:t xml:space="preserve"> Intercession isn’t always verbal; wise, prayerful action can protect a husband.</w:t>
                  </w:r>
                </w:p>
              </w:tc>
            </w:tr>
            <w:tr w:rsidR="0009208B" w14:paraId="312E37BF" w14:textId="77777777" w:rsidTr="0009208B">
              <w:trPr>
                <w:trHeight w:val="720"/>
              </w:trPr>
              <w:tc>
                <w:tcPr>
                  <w:tcW w:w="1355" w:type="dxa"/>
                </w:tcPr>
                <w:p w14:paraId="2445BA75" w14:textId="1DDD6060" w:rsidR="0009208B" w:rsidRPr="0009208B" w:rsidRDefault="0009208B" w:rsidP="006E1A33">
                  <w:r w:rsidRPr="0009208B">
                    <w:t>Hannah (1 Samuel 1–2)</w:t>
                  </w:r>
                </w:p>
              </w:tc>
              <w:tc>
                <w:tcPr>
                  <w:tcW w:w="7769" w:type="dxa"/>
                </w:tcPr>
                <w:p w14:paraId="63DB45E1" w14:textId="77777777" w:rsidR="0009208B" w:rsidRPr="0009208B" w:rsidRDefault="0009208B" w:rsidP="0009208B">
                  <w:proofErr w:type="gramStart"/>
                  <w:r w:rsidRPr="0009208B">
                    <w:t xml:space="preserve">  </w:t>
                  </w:r>
                  <w:r w:rsidRPr="0009208B">
                    <w:rPr>
                      <w:b/>
                      <w:bCs/>
                    </w:rPr>
                    <w:t>Reference</w:t>
                  </w:r>
                  <w:proofErr w:type="gramEnd"/>
                  <w:r w:rsidRPr="0009208B">
                    <w:rPr>
                      <w:b/>
                      <w:bCs/>
                    </w:rPr>
                    <w:t>:</w:t>
                  </w:r>
                  <w:r w:rsidRPr="0009208B">
                    <w:t xml:space="preserve"> First Book of Samuel 1:10–11 </w:t>
                  </w:r>
                </w:p>
                <w:p w14:paraId="6E14C74A" w14:textId="77777777" w:rsidR="0009208B" w:rsidRPr="0009208B" w:rsidRDefault="0009208B" w:rsidP="0009208B">
                  <w:proofErr w:type="gramStart"/>
                  <w:r w:rsidRPr="0009208B">
                    <w:t xml:space="preserve">  </w:t>
                  </w:r>
                  <w:r w:rsidRPr="0009208B">
                    <w:rPr>
                      <w:b/>
                      <w:bCs/>
                    </w:rPr>
                    <w:t>What</w:t>
                  </w:r>
                  <w:proofErr w:type="gramEnd"/>
                  <w:r w:rsidRPr="0009208B">
                    <w:rPr>
                      <w:b/>
                      <w:bCs/>
                    </w:rPr>
                    <w:t xml:space="preserve"> she did:</w:t>
                  </w:r>
                  <w:r w:rsidRPr="0009208B">
                    <w:t xml:space="preserve"> Hannah prayed fervently for a child, pouring out her heart to God. </w:t>
                  </w:r>
                </w:p>
                <w:p w14:paraId="2E2E5A12" w14:textId="77777777" w:rsidR="0009208B" w:rsidRPr="0009208B" w:rsidRDefault="0009208B" w:rsidP="0009208B">
                  <w:proofErr w:type="gramStart"/>
                  <w:r w:rsidRPr="0009208B">
                    <w:t xml:space="preserve">  </w:t>
                  </w:r>
                  <w:r w:rsidRPr="0009208B">
                    <w:rPr>
                      <w:b/>
                      <w:bCs/>
                    </w:rPr>
                    <w:t>Connection</w:t>
                  </w:r>
                  <w:proofErr w:type="gramEnd"/>
                  <w:r w:rsidRPr="0009208B">
                    <w:rPr>
                      <w:b/>
                      <w:bCs/>
                    </w:rPr>
                    <w:t xml:space="preserve"> to her husband:</w:t>
                  </w:r>
                  <w:r w:rsidRPr="0009208B">
                    <w:t xml:space="preserve"> Her prayer brought peace back into her relationship with her husband, Elkanah, and ultimately blessed their household. </w:t>
                  </w:r>
                </w:p>
                <w:p w14:paraId="220EE9DB" w14:textId="43422581" w:rsidR="0009208B" w:rsidRPr="0009208B" w:rsidRDefault="0009208B" w:rsidP="0009208B">
                  <w:proofErr w:type="gramStart"/>
                  <w:r w:rsidRPr="0009208B">
                    <w:t xml:space="preserve">  </w:t>
                  </w:r>
                  <w:r w:rsidRPr="0009208B">
                    <w:rPr>
                      <w:b/>
                      <w:bCs/>
                    </w:rPr>
                    <w:t>Key</w:t>
                  </w:r>
                  <w:proofErr w:type="gramEnd"/>
                  <w:r w:rsidRPr="0009208B">
                    <w:rPr>
                      <w:b/>
                      <w:bCs/>
                    </w:rPr>
                    <w:t xml:space="preserve"> takeaway:</w:t>
                  </w:r>
                  <w:r w:rsidRPr="0009208B">
                    <w:t xml:space="preserve"> A wife’s personal, heartfelt prayer life can bring restoration and blessing to her marriage.</w:t>
                  </w:r>
                </w:p>
              </w:tc>
            </w:tr>
          </w:tbl>
          <w:p w14:paraId="7E9E3B6B" w14:textId="77777777" w:rsidR="006B6A2E" w:rsidRDefault="006B6A2E" w:rsidP="006B6A2E"/>
        </w:tc>
      </w:tr>
    </w:tbl>
    <w:p w14:paraId="05C8968D" w14:textId="77777777" w:rsidR="003B70E4" w:rsidRDefault="003B70E4" w:rsidP="006B6A2E"/>
    <w:sectPr w:rsidR="003B70E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3B512" w14:textId="77777777" w:rsidR="001E4EA2" w:rsidRDefault="001E4EA2" w:rsidP="003B70E4">
      <w:pPr>
        <w:spacing w:after="0" w:line="240" w:lineRule="auto"/>
      </w:pPr>
      <w:r>
        <w:separator/>
      </w:r>
    </w:p>
  </w:endnote>
  <w:endnote w:type="continuationSeparator" w:id="0">
    <w:p w14:paraId="369D47B4" w14:textId="77777777" w:rsidR="001E4EA2" w:rsidRDefault="001E4EA2" w:rsidP="003B7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49BC" w14:textId="77777777" w:rsidR="003B70E4" w:rsidRDefault="003B70E4">
    <w:pPr>
      <w:pStyle w:val="Footer"/>
    </w:pPr>
    <w:r>
      <w:t xml:space="preserve">Page </w:t>
    </w:r>
    <w:r>
      <w:fldChar w:fldCharType="begin"/>
    </w:r>
    <w:r>
      <w:instrText xml:space="preserve"> PAGE   \* MERGEFORMAT </w:instrText>
    </w:r>
    <w:r>
      <w:fldChar w:fldCharType="separate"/>
    </w:r>
    <w:r w:rsidR="00DF1FD8">
      <w:rPr>
        <w:noProof/>
      </w:rPr>
      <w:t>1</w:t>
    </w:r>
    <w:r>
      <w:fldChar w:fldCharType="end"/>
    </w:r>
    <w:r>
      <w:t xml:space="preserve"> of </w:t>
    </w:r>
    <w:fldSimple w:instr=" NUMPAGES   \* MERGEFORMAT ">
      <w:r w:rsidR="00DF1FD8">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521FA" w14:textId="77777777" w:rsidR="001E4EA2" w:rsidRDefault="001E4EA2" w:rsidP="003B70E4">
      <w:pPr>
        <w:spacing w:after="0" w:line="240" w:lineRule="auto"/>
      </w:pPr>
      <w:r>
        <w:separator/>
      </w:r>
    </w:p>
  </w:footnote>
  <w:footnote w:type="continuationSeparator" w:id="0">
    <w:p w14:paraId="78C547A3" w14:textId="77777777" w:rsidR="001E4EA2" w:rsidRDefault="001E4EA2" w:rsidP="003B7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6B6A2E" w:rsidRPr="006B6A2E" w14:paraId="2C7369DE" w14:textId="77777777" w:rsidTr="006B6A2E">
      <w:sdt>
        <w:sdtPr>
          <w:rPr>
            <w:sz w:val="16"/>
            <w:szCs w:val="16"/>
          </w:rPr>
          <w:alias w:val="Title"/>
          <w:tag w:val=""/>
          <w:id w:val="-1897579157"/>
          <w:placeholder>
            <w:docPart w:val="963300A25BAB461F90AE2A889E75F8D0"/>
          </w:placeholder>
          <w:dataBinding w:prefixMappings="xmlns:ns0='http://purl.org/dc/elements/1.1/' xmlns:ns1='http://schemas.openxmlformats.org/package/2006/metadata/core-properties' " w:xpath="/ns1:coreProperties[1]/ns0:title[1]" w:storeItemID="{6C3C8BC8-F283-45AE-878A-BAB7291924A1}"/>
          <w:text/>
        </w:sdtPr>
        <w:sdtContent>
          <w:tc>
            <w:tcPr>
              <w:tcW w:w="3116" w:type="dxa"/>
            </w:tcPr>
            <w:p w14:paraId="469AAC0C" w14:textId="22C40388" w:rsidR="006B6A2E" w:rsidRPr="006B6A2E" w:rsidRDefault="000D149B" w:rsidP="00366C66">
              <w:pPr>
                <w:pStyle w:val="Header"/>
                <w:tabs>
                  <w:tab w:val="clear" w:pos="4680"/>
                  <w:tab w:val="clear" w:pos="9360"/>
                  <w:tab w:val="left" w:pos="7695"/>
                </w:tabs>
                <w:rPr>
                  <w:sz w:val="16"/>
                  <w:szCs w:val="16"/>
                </w:rPr>
              </w:pPr>
              <w:r>
                <w:rPr>
                  <w:sz w:val="16"/>
                  <w:szCs w:val="16"/>
                </w:rPr>
                <w:t>Prayer for My Husband</w:t>
              </w:r>
            </w:p>
          </w:tc>
        </w:sdtContent>
      </w:sdt>
      <w:tc>
        <w:tcPr>
          <w:tcW w:w="3117" w:type="dxa"/>
        </w:tcPr>
        <w:p w14:paraId="36C71B61" w14:textId="77777777" w:rsidR="006B6A2E" w:rsidRPr="006B6A2E" w:rsidRDefault="006B6A2E" w:rsidP="006B6A2E">
          <w:pPr>
            <w:pStyle w:val="Header"/>
            <w:tabs>
              <w:tab w:val="clear" w:pos="4680"/>
              <w:tab w:val="clear" w:pos="9360"/>
              <w:tab w:val="left" w:pos="7695"/>
            </w:tabs>
            <w:jc w:val="center"/>
            <w:rPr>
              <w:sz w:val="16"/>
              <w:szCs w:val="16"/>
            </w:rPr>
          </w:pPr>
        </w:p>
      </w:tc>
      <w:tc>
        <w:tcPr>
          <w:tcW w:w="3117" w:type="dxa"/>
        </w:tcPr>
        <w:p w14:paraId="0F723BF9" w14:textId="14C87884" w:rsidR="006B6A2E" w:rsidRPr="006B6A2E" w:rsidRDefault="006B6A2E" w:rsidP="006B6A2E">
          <w:pPr>
            <w:pStyle w:val="Header"/>
            <w:tabs>
              <w:tab w:val="clear" w:pos="4680"/>
              <w:tab w:val="clear" w:pos="9360"/>
              <w:tab w:val="left" w:pos="7695"/>
            </w:tabs>
            <w:jc w:val="right"/>
            <w:rPr>
              <w:sz w:val="16"/>
              <w:szCs w:val="16"/>
            </w:rPr>
          </w:pPr>
        </w:p>
      </w:tc>
    </w:tr>
  </w:tbl>
  <w:p w14:paraId="62B13C25" w14:textId="77777777" w:rsidR="003B70E4" w:rsidRDefault="003B70E4" w:rsidP="003B70E4">
    <w:pPr>
      <w:pStyle w:val="Header"/>
      <w:tabs>
        <w:tab w:val="clear" w:pos="4680"/>
        <w:tab w:val="clear" w:pos="9360"/>
        <w:tab w:val="left" w:pos="76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4805"/>
    <w:multiLevelType w:val="hybridMultilevel"/>
    <w:tmpl w:val="480A3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9692A"/>
    <w:multiLevelType w:val="hybridMultilevel"/>
    <w:tmpl w:val="853C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B79F0"/>
    <w:multiLevelType w:val="hybridMultilevel"/>
    <w:tmpl w:val="5C4EA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484C6E"/>
    <w:multiLevelType w:val="hybridMultilevel"/>
    <w:tmpl w:val="AC526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3D4DF4"/>
    <w:multiLevelType w:val="hybridMultilevel"/>
    <w:tmpl w:val="A11A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C4177B"/>
    <w:multiLevelType w:val="hybridMultilevel"/>
    <w:tmpl w:val="DC30D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8A63BA"/>
    <w:multiLevelType w:val="hybridMultilevel"/>
    <w:tmpl w:val="225C9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382E8A"/>
    <w:multiLevelType w:val="hybridMultilevel"/>
    <w:tmpl w:val="466A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8A5452"/>
    <w:multiLevelType w:val="hybridMultilevel"/>
    <w:tmpl w:val="0A64E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983043">
    <w:abstractNumId w:val="8"/>
  </w:num>
  <w:num w:numId="2" w16cid:durableId="1276131554">
    <w:abstractNumId w:val="2"/>
  </w:num>
  <w:num w:numId="3" w16cid:durableId="724179685">
    <w:abstractNumId w:val="4"/>
  </w:num>
  <w:num w:numId="4" w16cid:durableId="635717173">
    <w:abstractNumId w:val="1"/>
  </w:num>
  <w:num w:numId="5" w16cid:durableId="1262027108">
    <w:abstractNumId w:val="7"/>
  </w:num>
  <w:num w:numId="6" w16cid:durableId="1901866710">
    <w:abstractNumId w:val="6"/>
  </w:num>
  <w:num w:numId="7" w16cid:durableId="1013454909">
    <w:abstractNumId w:val="0"/>
  </w:num>
  <w:num w:numId="8" w16cid:durableId="1504592562">
    <w:abstractNumId w:val="3"/>
  </w:num>
  <w:num w:numId="9" w16cid:durableId="37474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activeWritingStyle w:appName="MSWord" w:lang="en-US" w:vendorID="64" w:dllVersion="6"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572"/>
    <w:rsid w:val="0009208B"/>
    <w:rsid w:val="000D149B"/>
    <w:rsid w:val="000D2C40"/>
    <w:rsid w:val="000D555A"/>
    <w:rsid w:val="00102B05"/>
    <w:rsid w:val="00157C2B"/>
    <w:rsid w:val="001B577D"/>
    <w:rsid w:val="001D4059"/>
    <w:rsid w:val="001E4EA2"/>
    <w:rsid w:val="00212EDA"/>
    <w:rsid w:val="00251163"/>
    <w:rsid w:val="002C29FA"/>
    <w:rsid w:val="00347287"/>
    <w:rsid w:val="00366C66"/>
    <w:rsid w:val="003B70E4"/>
    <w:rsid w:val="0048229E"/>
    <w:rsid w:val="005408CD"/>
    <w:rsid w:val="005970D9"/>
    <w:rsid w:val="005F6546"/>
    <w:rsid w:val="00636572"/>
    <w:rsid w:val="006B6A2E"/>
    <w:rsid w:val="006E1A33"/>
    <w:rsid w:val="00A25D60"/>
    <w:rsid w:val="00AA02C4"/>
    <w:rsid w:val="00B67F4A"/>
    <w:rsid w:val="00C4399B"/>
    <w:rsid w:val="00C842BC"/>
    <w:rsid w:val="00D7429A"/>
    <w:rsid w:val="00DF1FD8"/>
    <w:rsid w:val="00EA0538"/>
    <w:rsid w:val="00FA59DE"/>
    <w:rsid w:val="00FB2F82"/>
    <w:rsid w:val="00FE7AA0"/>
    <w:rsid w:val="6195C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9060D"/>
  <w15:chartTrackingRefBased/>
  <w15:docId w15:val="{EFA295BA-7D03-4F99-A763-6A466B4F2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70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70E4"/>
  </w:style>
  <w:style w:type="paragraph" w:styleId="Footer">
    <w:name w:val="footer"/>
    <w:basedOn w:val="Normal"/>
    <w:link w:val="FooterChar"/>
    <w:uiPriority w:val="99"/>
    <w:unhideWhenUsed/>
    <w:rsid w:val="003B70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70E4"/>
  </w:style>
  <w:style w:type="character" w:styleId="PlaceholderText">
    <w:name w:val="Placeholder Text"/>
    <w:basedOn w:val="DefaultParagraphFont"/>
    <w:uiPriority w:val="99"/>
    <w:semiHidden/>
    <w:rsid w:val="003B70E4"/>
    <w:rPr>
      <w:color w:val="808080"/>
    </w:rPr>
  </w:style>
  <w:style w:type="table" w:styleId="TableGrid">
    <w:name w:val="Table Grid"/>
    <w:basedOn w:val="TableNormal"/>
    <w:uiPriority w:val="39"/>
    <w:rsid w:val="003B7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51163"/>
    <w:pPr>
      <w:ind w:left="720"/>
      <w:contextualSpacing/>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al"/>
    <w:rsid w:val="005408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408CD"/>
  </w:style>
  <w:style w:type="character" w:customStyle="1" w:styleId="eop">
    <w:name w:val="eop"/>
    <w:basedOn w:val="DefaultParagraphFont"/>
    <w:rsid w:val="00540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ielleJenkins\Downloads\2026-Prayer-Library\Template\Prayer-for-Sel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300A25BAB461F90AE2A889E75F8D0"/>
        <w:category>
          <w:name w:val="General"/>
          <w:gallery w:val="placeholder"/>
        </w:category>
        <w:types>
          <w:type w:val="bbPlcHdr"/>
        </w:types>
        <w:behaviors>
          <w:behavior w:val="content"/>
        </w:behaviors>
        <w:guid w:val="{4E7A7018-8291-4F1A-90A1-E329D2036FF0}"/>
      </w:docPartPr>
      <w:docPartBody>
        <w:p w:rsidR="008B1263" w:rsidRDefault="00000000">
          <w:pPr>
            <w:pStyle w:val="963300A25BAB461F90AE2A889E75F8D0"/>
          </w:pPr>
          <w:r w:rsidRPr="0074390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A39"/>
    <w:rsid w:val="001B577D"/>
    <w:rsid w:val="00732A1E"/>
    <w:rsid w:val="00842A39"/>
    <w:rsid w:val="008B1263"/>
    <w:rsid w:val="00EA0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63300A25BAB461F90AE2A889E75F8D0">
    <w:name w:val="963300A25BAB461F90AE2A889E75F8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bb4e038d-9966-4d83-8cb8-b985a068c71e">Working</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9573AE119A3746B0F6B3A372A37E56" ma:contentTypeVersion="12" ma:contentTypeDescription="Create a new document." ma:contentTypeScope="" ma:versionID="045558a57ec5bce4b474e254e2556d66">
  <xsd:schema xmlns:xsd="http://www.w3.org/2001/XMLSchema" xmlns:xs="http://www.w3.org/2001/XMLSchema" xmlns:p="http://schemas.microsoft.com/office/2006/metadata/properties" xmlns:ns2="bb4e038d-9966-4d83-8cb8-b985a068c71e" targetNamespace="http://schemas.microsoft.com/office/2006/metadata/properties" ma:root="true" ma:fieldsID="8f100f78302f508d8b610cabc0c0f9bd" ns2:_="">
    <xsd:import namespace="bb4e038d-9966-4d83-8cb8-b985a068c7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Statu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4e038d-9966-4d83-8cb8-b985a068c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Status" ma:index="17" nillable="true" ma:displayName="Status" ma:default="Working" ma:format="Dropdown" ma:internalName="Status">
      <xsd:simpleType>
        <xsd:restriction base="dms:Choice">
          <xsd:enumeration value="Working"/>
          <xsd:enumeration value="Complete-Draft-1"/>
          <xsd:enumeration value="Complete-Draft-2"/>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4B2F7A-0917-4725-A771-921357066E77}">
  <ds:schemaRefs>
    <ds:schemaRef ds:uri="http://schemas.microsoft.com/sharepoint/v3/contenttype/forms"/>
  </ds:schemaRefs>
</ds:datastoreItem>
</file>

<file path=customXml/itemProps2.xml><?xml version="1.0" encoding="utf-8"?>
<ds:datastoreItem xmlns:ds="http://schemas.openxmlformats.org/officeDocument/2006/customXml" ds:itemID="{AEB51840-D997-4933-9628-ADE9CFBD4757}">
  <ds:schemaRefs>
    <ds:schemaRef ds:uri="http://schemas.microsoft.com/office/2006/metadata/properties"/>
    <ds:schemaRef ds:uri="http://schemas.microsoft.com/office/infopath/2007/PartnerControls"/>
    <ds:schemaRef ds:uri="bb4e038d-9966-4d83-8cb8-b985a068c71e"/>
  </ds:schemaRefs>
</ds:datastoreItem>
</file>

<file path=customXml/itemProps3.xml><?xml version="1.0" encoding="utf-8"?>
<ds:datastoreItem xmlns:ds="http://schemas.openxmlformats.org/officeDocument/2006/customXml" ds:itemID="{5405B271-06D4-4B92-9D0A-C79D1D9ED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4e038d-9966-4d83-8cb8-b985a068c7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Prayer-for-Self</Template>
  <TotalTime>7</TotalTime>
  <Pages>9</Pages>
  <Words>2197</Words>
  <Characters>12525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Prayer Title:</vt:lpstr>
    </vt:vector>
  </TitlesOfParts>
  <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for My Husband</dc:title>
  <dc:subject/>
  <dc:creator>Danielle Jenkins</dc:creator>
  <cp:keywords/>
  <dc:description/>
  <cp:lastModifiedBy>Danielle Jenkins</cp:lastModifiedBy>
  <cp:revision>2</cp:revision>
  <dcterms:created xsi:type="dcterms:W3CDTF">2026-05-04T12:08:00Z</dcterms:created>
  <dcterms:modified xsi:type="dcterms:W3CDTF">2026-05-04T12:08:00Z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0x01010002E8D2677C7BC746951794973A396B20</vt:lpwstr>
  </property>
  <property fmtid="{D5CDD505-2E9C-101B-9397-08002B2CF9AE}" pid="3" name="MSIP_Label_be477609-83d9-486b-8f82-2ee87727a501_Enabled">
    <vt:lpwstr>true</vt:lpwstr>
  </property>
  <property fmtid="{D5CDD505-2E9C-101B-9397-08002B2CF9AE}" pid="4" name="MSIP_Label_be477609-83d9-486b-8f82-2ee87727a501_SetDate">
    <vt:lpwstr>2024-08-23T09:18:26Z</vt:lpwstr>
  </property>
  <property fmtid="{D5CDD505-2E9C-101B-9397-08002B2CF9AE}" pid="5" name="MSIP_Label_be477609-83d9-486b-8f82-2ee87727a501_Method">
    <vt:lpwstr>Standard</vt:lpwstr>
  </property>
  <property fmtid="{D5CDD505-2E9C-101B-9397-08002B2CF9AE}" pid="6" name="MSIP_Label_be477609-83d9-486b-8f82-2ee87727a501_Name">
    <vt:lpwstr>General</vt:lpwstr>
  </property>
  <property fmtid="{D5CDD505-2E9C-101B-9397-08002B2CF9AE}" pid="7" name="MSIP_Label_be477609-83d9-486b-8f82-2ee87727a501_SiteId">
    <vt:lpwstr>29e2a28b-e0b7-4e46-9341-ecc9eb903837</vt:lpwstr>
  </property>
  <property fmtid="{D5CDD505-2E9C-101B-9397-08002B2CF9AE}" pid="8" name="MSIP_Label_be477609-83d9-486b-8f82-2ee87727a501_ActionId">
    <vt:lpwstr>98c0d4bc-0145-467e-b20c-6ff87973ff3b</vt:lpwstr>
  </property>
  <property fmtid="{D5CDD505-2E9C-101B-9397-08002B2CF9AE}" pid="9" name="MSIP_Label_be477609-83d9-486b-8f82-2ee87727a501_ContentBits">
    <vt:lpwstr>0</vt:lpwstr>
  </property>
</Properties>
</file>